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4C23C965" w:rsidR="004B1C68" w:rsidRPr="00EE28D1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EE28D1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E730E6">
        <w:rPr>
          <w:rStyle w:val="head-activityType"/>
          <w:color w:val="000000" w:themeColor="text1"/>
          <w:sz w:val="36"/>
          <w:szCs w:val="36"/>
        </w:rPr>
        <w:t>7</w:t>
      </w:r>
      <w:r w:rsidRPr="00EE28D1">
        <w:rPr>
          <w:rStyle w:val="head-activityType"/>
          <w:color w:val="000000" w:themeColor="text1"/>
          <w:sz w:val="36"/>
          <w:szCs w:val="36"/>
        </w:rPr>
        <w:t xml:space="preserve"> </w:t>
      </w:r>
      <w:bookmarkStart w:id="0" w:name="_GoBack"/>
      <w:bookmarkEnd w:id="0"/>
      <w:r w:rsidR="00664C86" w:rsidRPr="00EE28D1">
        <w:rPr>
          <w:rStyle w:val="head-activityType"/>
          <w:color w:val="000000" w:themeColor="text1"/>
          <w:sz w:val="36"/>
          <w:szCs w:val="36"/>
        </w:rPr>
        <w:t>t</w:t>
      </w:r>
      <w:r w:rsidRPr="00EE28D1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44D6E0E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923969F" wp14:editId="4576DA0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D9D513A" w14:textId="1E40D447" w:rsidR="00361D61" w:rsidRDefault="0045796A" w:rsidP="00361D61">
      <w:pPr>
        <w:pStyle w:val="instruction"/>
        <w:spacing w:after="120"/>
      </w:pPr>
      <w:r>
        <w:t>1</w:t>
      </w:r>
      <w:r>
        <w:tab/>
      </w:r>
      <w:r w:rsidR="00E730E6" w:rsidRPr="00E645B7">
        <w:t xml:space="preserve">Look </w:t>
      </w:r>
      <w:r w:rsidR="00E6702A" w:rsidRPr="00E6702A">
        <w:rPr>
          <w:lang w:val="en-US"/>
        </w:rPr>
        <w:t>and choose</w:t>
      </w:r>
      <w:r w:rsidR="00E730E6" w:rsidRPr="00E645B7">
        <w:t xml:space="preserve"> </w:t>
      </w:r>
      <w:r w:rsidR="00E6702A" w:rsidRPr="00E6702A">
        <w:rPr>
          <w:lang w:val="en-US"/>
        </w:rPr>
        <w:t>A or B.</w:t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361D61" w14:paraId="70FAAC3D" w14:textId="77777777" w:rsidTr="00361D61">
        <w:trPr>
          <w:trHeight w:val="1191"/>
        </w:trPr>
        <w:tc>
          <w:tcPr>
            <w:tcW w:w="1922" w:type="dxa"/>
            <w:vAlign w:val="center"/>
          </w:tcPr>
          <w:p w14:paraId="3741E46E" w14:textId="77777777" w:rsidR="00361D61" w:rsidRDefault="00361D61" w:rsidP="00951A94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 wp14:anchorId="4C85D771" wp14:editId="7B96EA73">
                  <wp:simplePos x="0" y="0"/>
                  <wp:positionH relativeFrom="column">
                    <wp:posOffset>233045</wp:posOffset>
                  </wp:positionH>
                  <wp:positionV relativeFrom="paragraph">
                    <wp:posOffset>6985</wp:posOffset>
                  </wp:positionV>
                  <wp:extent cx="596900" cy="713105"/>
                  <wp:effectExtent l="0" t="0" r="0" b="0"/>
                  <wp:wrapNone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900" cy="713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628122EB" w14:textId="77777777" w:rsidR="00361D61" w:rsidRDefault="00361D61" w:rsidP="00951A94">
            <w:pPr>
              <w:pStyle w:val="activity-numbered"/>
            </w:pPr>
            <w:r>
              <w:t>1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water the plants</w:t>
            </w:r>
          </w:p>
          <w:p w14:paraId="75E518F0" w14:textId="3BC41139" w:rsidR="00361D61" w:rsidRPr="00AC5256" w:rsidRDefault="00361D61" w:rsidP="00951A94">
            <w:pPr>
              <w:pStyle w:val="activity-numbered"/>
            </w:pPr>
            <w:r>
              <w:tab/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wash the dishes</w:t>
            </w:r>
          </w:p>
        </w:tc>
      </w:tr>
      <w:tr w:rsidR="00361D61" w14:paraId="0748E9CD" w14:textId="77777777" w:rsidTr="00361D61">
        <w:trPr>
          <w:trHeight w:val="1191"/>
        </w:trPr>
        <w:tc>
          <w:tcPr>
            <w:tcW w:w="1922" w:type="dxa"/>
            <w:vAlign w:val="center"/>
          </w:tcPr>
          <w:p w14:paraId="5BAEA681" w14:textId="77777777" w:rsidR="00361D61" w:rsidRDefault="00361D61" w:rsidP="00951A94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9200" behindDoc="0" locked="0" layoutInCell="1" allowOverlap="1" wp14:anchorId="2CEC25BD" wp14:editId="67AD288C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-20955</wp:posOffset>
                  </wp:positionV>
                  <wp:extent cx="918845" cy="642620"/>
                  <wp:effectExtent l="0" t="0" r="0" b="508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845" cy="642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63696ED" w14:textId="25CE5E02" w:rsidR="00361D61" w:rsidRPr="00AC5256" w:rsidRDefault="00361D61" w:rsidP="00951A94">
            <w:pPr>
              <w:pStyle w:val="activity-numbered"/>
            </w:pPr>
            <w:r>
              <w:t>2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clear the table</w:t>
            </w:r>
            <w:r>
              <w:br/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 xml:space="preserve"> wash the dishes</w:t>
            </w:r>
          </w:p>
        </w:tc>
      </w:tr>
      <w:tr w:rsidR="00361D61" w14:paraId="238910E7" w14:textId="77777777" w:rsidTr="00361D61">
        <w:trPr>
          <w:trHeight w:val="1191"/>
        </w:trPr>
        <w:tc>
          <w:tcPr>
            <w:tcW w:w="1922" w:type="dxa"/>
            <w:vAlign w:val="center"/>
          </w:tcPr>
          <w:p w14:paraId="133E1FF0" w14:textId="77777777" w:rsidR="00361D61" w:rsidRDefault="00361D61" w:rsidP="00951A94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0224" behindDoc="0" locked="0" layoutInCell="1" allowOverlap="1" wp14:anchorId="485DA277" wp14:editId="78F97CEA">
                  <wp:simplePos x="0" y="0"/>
                  <wp:positionH relativeFrom="column">
                    <wp:posOffset>168910</wp:posOffset>
                  </wp:positionH>
                  <wp:positionV relativeFrom="paragraph">
                    <wp:posOffset>635</wp:posOffset>
                  </wp:positionV>
                  <wp:extent cx="765810" cy="675640"/>
                  <wp:effectExtent l="0" t="0" r="0" b="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810" cy="67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678D093C" w14:textId="77777777" w:rsidR="00361D61" w:rsidRDefault="00361D61" w:rsidP="00951A94">
            <w:pPr>
              <w:pStyle w:val="activity-numbered"/>
            </w:pPr>
            <w:r>
              <w:t>3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clean my room</w:t>
            </w:r>
          </w:p>
          <w:p w14:paraId="4F62FCCC" w14:textId="2DF24186" w:rsidR="00361D61" w:rsidRPr="00AC5256" w:rsidRDefault="00361D61" w:rsidP="00951A94">
            <w:pPr>
              <w:pStyle w:val="activity-numbered"/>
            </w:pPr>
            <w:r>
              <w:tab/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cook the dinner</w:t>
            </w:r>
          </w:p>
        </w:tc>
      </w:tr>
      <w:tr w:rsidR="00361D61" w14:paraId="1E01A6F6" w14:textId="77777777" w:rsidTr="00361D61">
        <w:trPr>
          <w:trHeight w:val="1191"/>
        </w:trPr>
        <w:tc>
          <w:tcPr>
            <w:tcW w:w="1922" w:type="dxa"/>
            <w:vAlign w:val="center"/>
          </w:tcPr>
          <w:p w14:paraId="5C5A2BE2" w14:textId="4E364379" w:rsidR="00361D61" w:rsidRDefault="00361D61" w:rsidP="00951A94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50E06525" wp14:editId="163A1918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-27940</wp:posOffset>
                  </wp:positionV>
                  <wp:extent cx="899795" cy="613410"/>
                  <wp:effectExtent l="0" t="0" r="1905" b="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795" cy="613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514A549" w14:textId="77777777" w:rsidR="00361D61" w:rsidRDefault="00361D61" w:rsidP="00951A94">
            <w:pPr>
              <w:pStyle w:val="activity-numbered"/>
            </w:pPr>
            <w:r>
              <w:t>4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cook the dinner</w:t>
            </w:r>
          </w:p>
          <w:p w14:paraId="151D3EDF" w14:textId="49616EF6" w:rsidR="00361D61" w:rsidRPr="00AC5256" w:rsidRDefault="00361D61" w:rsidP="00951A94">
            <w:pPr>
              <w:pStyle w:val="activity-numbered"/>
            </w:pPr>
            <w:r>
              <w:tab/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="00DE64C7" w:rsidRPr="00DE64C7">
              <w:rPr>
                <w:lang w:val="en-US"/>
              </w:rPr>
              <w:t>hoover the floor</w:t>
            </w:r>
          </w:p>
        </w:tc>
      </w:tr>
      <w:tr w:rsidR="00361D61" w:rsidRPr="00AC5256" w14:paraId="2486556F" w14:textId="77777777" w:rsidTr="00361D61">
        <w:trPr>
          <w:trHeight w:val="1191"/>
        </w:trPr>
        <w:tc>
          <w:tcPr>
            <w:tcW w:w="1922" w:type="dxa"/>
            <w:vAlign w:val="center"/>
          </w:tcPr>
          <w:p w14:paraId="495224B5" w14:textId="1397BD4F" w:rsidR="00361D61" w:rsidRDefault="00ED0D20" w:rsidP="00951A94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508846AF" wp14:editId="4DE15967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-1270</wp:posOffset>
                  </wp:positionV>
                  <wp:extent cx="663575" cy="703580"/>
                  <wp:effectExtent l="0" t="0" r="0" b="0"/>
                  <wp:wrapNone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3575" cy="703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673AE833" w14:textId="77777777" w:rsidR="00361D61" w:rsidRDefault="00361D61" w:rsidP="00951A94">
            <w:pPr>
              <w:pStyle w:val="activity-numbered"/>
            </w:pPr>
            <w:r>
              <w:t>5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wash the car</w:t>
            </w:r>
          </w:p>
          <w:p w14:paraId="7A18CD3B" w14:textId="6454B623" w:rsidR="00361D61" w:rsidRPr="00AC5256" w:rsidRDefault="00361D61" w:rsidP="00951A94">
            <w:pPr>
              <w:pStyle w:val="activity-numbered"/>
            </w:pPr>
            <w:r>
              <w:tab/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 xml:space="preserve"> water the plants</w:t>
            </w:r>
          </w:p>
        </w:tc>
      </w:tr>
      <w:tr w:rsidR="00361D61" w:rsidRPr="00AC5256" w14:paraId="29B5A701" w14:textId="77777777" w:rsidTr="00361D61">
        <w:trPr>
          <w:trHeight w:val="1191"/>
        </w:trPr>
        <w:tc>
          <w:tcPr>
            <w:tcW w:w="1922" w:type="dxa"/>
            <w:vAlign w:val="center"/>
          </w:tcPr>
          <w:p w14:paraId="406EFCD1" w14:textId="3F463772" w:rsidR="00361D61" w:rsidRDefault="00ED0D20" w:rsidP="00951A94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2272" behindDoc="0" locked="0" layoutInCell="1" allowOverlap="1" wp14:anchorId="329E4D28" wp14:editId="592F9A49">
                  <wp:simplePos x="0" y="0"/>
                  <wp:positionH relativeFrom="column">
                    <wp:posOffset>291465</wp:posOffset>
                  </wp:positionH>
                  <wp:positionV relativeFrom="paragraph">
                    <wp:posOffset>-13970</wp:posOffset>
                  </wp:positionV>
                  <wp:extent cx="593090" cy="684530"/>
                  <wp:effectExtent l="0" t="0" r="3810" b="127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090" cy="684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7443BCE" w14:textId="77777777" w:rsidR="00361D61" w:rsidRDefault="00361D61" w:rsidP="00951A94">
            <w:pPr>
              <w:pStyle w:val="activity-numbered"/>
            </w:pPr>
            <w:r>
              <w:t>6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clear the table</w:t>
            </w:r>
          </w:p>
          <w:p w14:paraId="109470BC" w14:textId="12EBAF24" w:rsidR="00361D61" w:rsidRPr="00AC5256" w:rsidRDefault="00361D61" w:rsidP="00951A94">
            <w:pPr>
              <w:pStyle w:val="activity-numbered"/>
            </w:pPr>
            <w:r>
              <w:tab/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hoover the floor</w:t>
            </w:r>
          </w:p>
        </w:tc>
      </w:tr>
    </w:tbl>
    <w:p w14:paraId="38D48883" w14:textId="77777777" w:rsidR="00361D61" w:rsidRDefault="00361D61" w:rsidP="00361D61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076111B3" w14:textId="39B323BE" w:rsidR="00E730E6" w:rsidRDefault="00ED0D20" w:rsidP="00E730E6">
      <w:pPr>
        <w:pStyle w:val="instruction"/>
      </w:pPr>
      <w:r>
        <w:t>2</w:t>
      </w:r>
      <w:r>
        <w:tab/>
      </w:r>
      <w:r w:rsidRPr="00D00F3C">
        <w:t xml:space="preserve">Look at the pictures. </w:t>
      </w:r>
      <w:r w:rsidR="00E6702A" w:rsidRPr="00E6702A">
        <w:rPr>
          <w:lang w:val="en-US"/>
        </w:rPr>
        <w:t>Circle</w:t>
      </w:r>
      <w:r>
        <w:t xml:space="preserve"> the correct words.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7672A8" w14:paraId="668A9D7D" w14:textId="77777777" w:rsidTr="00951A94">
        <w:trPr>
          <w:cantSplit/>
          <w:trHeight w:val="1418"/>
        </w:trPr>
        <w:tc>
          <w:tcPr>
            <w:tcW w:w="3111" w:type="dxa"/>
            <w:vAlign w:val="center"/>
          </w:tcPr>
          <w:p w14:paraId="571CF546" w14:textId="77777777" w:rsidR="007672A8" w:rsidRDefault="007672A8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E47016D" wp14:editId="123EC281">
                  <wp:extent cx="941832" cy="875154"/>
                  <wp:effectExtent l="0" t="0" r="0" b="127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134" cy="885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0CFA5CC5" w14:textId="77777777" w:rsidR="007672A8" w:rsidRDefault="007672A8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DE7C83" wp14:editId="0CB89C7E">
                  <wp:extent cx="1161288" cy="864788"/>
                  <wp:effectExtent l="0" t="0" r="0" b="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339" cy="875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BC598FA" w14:textId="77777777" w:rsidR="007672A8" w:rsidRDefault="007672A8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8D0DFA" wp14:editId="21584825">
                  <wp:extent cx="1097280" cy="877824"/>
                  <wp:effectExtent l="0" t="0" r="0" b="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992" cy="886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72A8" w:rsidRPr="00685431" w14:paraId="0C001075" w14:textId="77777777" w:rsidTr="00951A94">
        <w:trPr>
          <w:cantSplit/>
          <w:trHeight w:val="454"/>
        </w:trPr>
        <w:tc>
          <w:tcPr>
            <w:tcW w:w="3111" w:type="dxa"/>
            <w:vAlign w:val="center"/>
          </w:tcPr>
          <w:p w14:paraId="6EC8A930" w14:textId="580937E7" w:rsidR="007672A8" w:rsidRPr="00685431" w:rsidRDefault="007672A8" w:rsidP="007672A8">
            <w:pPr>
              <w:pStyle w:val="activity-numbered--table"/>
            </w:pPr>
            <w:r>
              <w:t>1</w:t>
            </w:r>
            <w:r>
              <w:tab/>
            </w:r>
            <w:r w:rsidRPr="008B51B5">
              <w:rPr>
                <w:rStyle w:val="wol"/>
                <w:b/>
                <w:u w:val="none"/>
              </w:rPr>
              <w:t>invite guests</w:t>
            </w:r>
            <w:r>
              <w:rPr>
                <w:rStyle w:val="wol"/>
                <w:u w:val="none"/>
              </w:rPr>
              <w:t xml:space="preserve"> /</w:t>
            </w:r>
            <w:r>
              <w:rPr>
                <w:rStyle w:val="wol"/>
                <w:b/>
                <w:u w:val="none"/>
              </w:rPr>
              <w:t xml:space="preserve"> </w:t>
            </w:r>
            <w:r w:rsidRPr="008B51B5">
              <w:rPr>
                <w:rStyle w:val="wol"/>
                <w:b/>
                <w:u w:val="none"/>
              </w:rPr>
              <w:t>dress up</w:t>
            </w:r>
          </w:p>
        </w:tc>
        <w:tc>
          <w:tcPr>
            <w:tcW w:w="3111" w:type="dxa"/>
            <w:vAlign w:val="center"/>
          </w:tcPr>
          <w:p w14:paraId="230F7C0B" w14:textId="3731DF1F" w:rsidR="007672A8" w:rsidRPr="00685431" w:rsidRDefault="007672A8" w:rsidP="007672A8">
            <w:pPr>
              <w:pStyle w:val="activity-numbered--table"/>
            </w:pPr>
            <w:r>
              <w:t>2</w:t>
            </w:r>
            <w:r>
              <w:tab/>
            </w:r>
            <w:r w:rsidRPr="008B51B5">
              <w:rPr>
                <w:rStyle w:val="wol"/>
                <w:b/>
                <w:u w:val="none"/>
              </w:rPr>
              <w:t>tidy up</w:t>
            </w:r>
            <w:r w:rsidRPr="008B51B5">
              <w:rPr>
                <w:rStyle w:val="wol"/>
                <w:u w:val="none"/>
              </w:rPr>
              <w:t xml:space="preserve"> / </w:t>
            </w:r>
            <w:r w:rsidRPr="008B51B5">
              <w:rPr>
                <w:rStyle w:val="wol"/>
                <w:b/>
                <w:u w:val="none"/>
              </w:rPr>
              <w:t>prepare food</w:t>
            </w:r>
          </w:p>
        </w:tc>
        <w:tc>
          <w:tcPr>
            <w:tcW w:w="3111" w:type="dxa"/>
            <w:vAlign w:val="center"/>
          </w:tcPr>
          <w:p w14:paraId="2416712A" w14:textId="6F55339E" w:rsidR="007672A8" w:rsidRPr="00685431" w:rsidRDefault="007672A8" w:rsidP="007672A8">
            <w:pPr>
              <w:pStyle w:val="activity-numbered--table"/>
            </w:pPr>
            <w:r>
              <w:t>3</w:t>
            </w:r>
            <w:r>
              <w:tab/>
            </w:r>
            <w:r w:rsidRPr="008B51B5">
              <w:rPr>
                <w:rStyle w:val="wol"/>
                <w:b/>
                <w:u w:val="none"/>
              </w:rPr>
              <w:t>decorate</w:t>
            </w:r>
            <w:r w:rsidRPr="008B51B5">
              <w:rPr>
                <w:rStyle w:val="wol"/>
                <w:u w:val="none"/>
              </w:rPr>
              <w:t xml:space="preserve"> / </w:t>
            </w:r>
            <w:r w:rsidRPr="008B51B5">
              <w:rPr>
                <w:rStyle w:val="wol"/>
                <w:b/>
                <w:u w:val="none"/>
              </w:rPr>
              <w:t>invite guests</w:t>
            </w:r>
          </w:p>
        </w:tc>
      </w:tr>
      <w:tr w:rsidR="007672A8" w14:paraId="082B876F" w14:textId="77777777" w:rsidTr="00951A94">
        <w:trPr>
          <w:cantSplit/>
          <w:trHeight w:val="1418"/>
        </w:trPr>
        <w:tc>
          <w:tcPr>
            <w:tcW w:w="3111" w:type="dxa"/>
            <w:vAlign w:val="center"/>
          </w:tcPr>
          <w:p w14:paraId="798414D1" w14:textId="77777777" w:rsidR="007672A8" w:rsidRDefault="007672A8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13F1F4B" wp14:editId="52D47A06">
                  <wp:extent cx="868680" cy="860486"/>
                  <wp:effectExtent l="0" t="0" r="0" b="3175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44" cy="868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B1F9E98" w14:textId="77777777" w:rsidR="007672A8" w:rsidRDefault="007672A8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67FE46" wp14:editId="3C5A1611">
                  <wp:extent cx="1133856" cy="869015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386" cy="879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714130B" w14:textId="77777777" w:rsidR="007672A8" w:rsidRDefault="007672A8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22C71E" wp14:editId="670D5481">
                  <wp:extent cx="1252728" cy="843181"/>
                  <wp:effectExtent l="0" t="0" r="5080" b="0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992" cy="857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72A8" w14:paraId="5B3152EC" w14:textId="77777777" w:rsidTr="00951A94">
        <w:trPr>
          <w:cantSplit/>
          <w:trHeight w:val="454"/>
        </w:trPr>
        <w:tc>
          <w:tcPr>
            <w:tcW w:w="3111" w:type="dxa"/>
            <w:vAlign w:val="center"/>
          </w:tcPr>
          <w:p w14:paraId="08F75929" w14:textId="2B4D09AA" w:rsidR="007672A8" w:rsidRDefault="007672A8" w:rsidP="007672A8">
            <w:pPr>
              <w:pStyle w:val="activity-numbered--table"/>
            </w:pPr>
            <w:r>
              <w:t>4</w:t>
            </w:r>
            <w:r>
              <w:tab/>
            </w:r>
            <w:r w:rsidRPr="008B51B5">
              <w:rPr>
                <w:rStyle w:val="wol"/>
                <w:b/>
                <w:u w:val="none"/>
              </w:rPr>
              <w:t>tidy up</w:t>
            </w:r>
            <w:r w:rsidRPr="008B51B5">
              <w:rPr>
                <w:rStyle w:val="wol"/>
                <w:u w:val="none"/>
              </w:rPr>
              <w:t xml:space="preserve"> / </w:t>
            </w:r>
            <w:r w:rsidRPr="008B51B5">
              <w:rPr>
                <w:rStyle w:val="wol"/>
                <w:b/>
                <w:u w:val="none"/>
              </w:rPr>
              <w:t>set the table</w:t>
            </w:r>
          </w:p>
        </w:tc>
        <w:tc>
          <w:tcPr>
            <w:tcW w:w="3111" w:type="dxa"/>
            <w:vAlign w:val="center"/>
          </w:tcPr>
          <w:p w14:paraId="14243757" w14:textId="05154888" w:rsidR="007672A8" w:rsidRDefault="007672A8" w:rsidP="007672A8">
            <w:pPr>
              <w:pStyle w:val="activity-numbered--table"/>
            </w:pPr>
            <w:r>
              <w:t>5</w:t>
            </w:r>
            <w:r>
              <w:tab/>
            </w:r>
            <w:r w:rsidRPr="008B51B5">
              <w:rPr>
                <w:rStyle w:val="wol"/>
                <w:b/>
                <w:u w:val="none"/>
              </w:rPr>
              <w:t>prepare food</w:t>
            </w:r>
            <w:r w:rsidRPr="008B51B5">
              <w:rPr>
                <w:rStyle w:val="wol"/>
                <w:u w:val="none"/>
              </w:rPr>
              <w:t xml:space="preserve"> / </w:t>
            </w:r>
            <w:r w:rsidRPr="008B51B5">
              <w:rPr>
                <w:rStyle w:val="wol"/>
                <w:b/>
                <w:u w:val="none"/>
              </w:rPr>
              <w:t>dress up</w:t>
            </w:r>
          </w:p>
        </w:tc>
        <w:tc>
          <w:tcPr>
            <w:tcW w:w="3111" w:type="dxa"/>
            <w:vAlign w:val="center"/>
          </w:tcPr>
          <w:p w14:paraId="4C6BB5FC" w14:textId="08C5FF3C" w:rsidR="007672A8" w:rsidRPr="00350086" w:rsidRDefault="007672A8" w:rsidP="007672A8">
            <w:pPr>
              <w:pStyle w:val="activity-numbered--table"/>
            </w:pPr>
            <w:r>
              <w:t>6</w:t>
            </w:r>
            <w:r>
              <w:tab/>
            </w:r>
            <w:r w:rsidRPr="008B51B5">
              <w:rPr>
                <w:rStyle w:val="wol"/>
                <w:b/>
                <w:u w:val="none"/>
              </w:rPr>
              <w:t>set the table</w:t>
            </w:r>
            <w:r w:rsidRPr="008B51B5">
              <w:rPr>
                <w:rStyle w:val="wol"/>
                <w:u w:val="none"/>
              </w:rPr>
              <w:t xml:space="preserve"> / </w:t>
            </w:r>
            <w:r w:rsidRPr="008B51B5">
              <w:rPr>
                <w:rStyle w:val="wol"/>
                <w:b/>
                <w:u w:val="none"/>
              </w:rPr>
              <w:t>decorate</w:t>
            </w:r>
          </w:p>
        </w:tc>
      </w:tr>
    </w:tbl>
    <w:p w14:paraId="1F863F1F" w14:textId="079968F2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3E745426" w14:textId="77777777" w:rsidR="004C657F" w:rsidRDefault="004C657F">
      <w:pPr>
        <w:keepNext w:val="0"/>
        <w:keepLines w:val="0"/>
        <w:rPr>
          <w:rFonts w:asciiTheme="minorHAnsi" w:hAnsiTheme="minorHAnsi"/>
          <w:b/>
          <w:color w:val="000000"/>
          <w:sz w:val="26"/>
        </w:rPr>
      </w:pPr>
      <w: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3E9070C" wp14:editId="056FB9E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195B3DA" w14:textId="381C6CF4" w:rsidR="007317BD" w:rsidRPr="00FE7652" w:rsidRDefault="007317BD" w:rsidP="007317BD">
      <w:pPr>
        <w:pStyle w:val="instruction"/>
        <w:spacing w:after="1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E9E34A6" wp14:editId="2F8F394F">
                <wp:simplePos x="0" y="0"/>
                <wp:positionH relativeFrom="column">
                  <wp:posOffset>285750</wp:posOffset>
                </wp:positionH>
                <wp:positionV relativeFrom="paragraph">
                  <wp:posOffset>331470</wp:posOffset>
                </wp:positionV>
                <wp:extent cx="5742305" cy="2148840"/>
                <wp:effectExtent l="12700" t="12700" r="10795" b="1016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2305" cy="2148840"/>
                          <a:chOff x="0" y="0"/>
                          <a:chExt cx="5742432" cy="2148840"/>
                        </a:xfrm>
                      </wpg:grpSpPr>
                      <wps:wsp>
                        <wps:cNvPr id="18" name="Rounded Rectangle 18"/>
                        <wps:cNvSpPr/>
                        <wps:spPr>
                          <a:xfrm>
                            <a:off x="4334256" y="1828800"/>
                            <a:ext cx="868680" cy="3200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32BF5F" w14:textId="77777777" w:rsidR="007317BD" w:rsidRPr="00E52219" w:rsidRDefault="007317BD" w:rsidP="007317BD">
                              <w:pPr>
                                <w:pStyle w:val="activity-numbered--table"/>
                                <w:spacing w:after="0" w:line="240" w:lineRule="auto"/>
                                <w:jc w:val="center"/>
                              </w:pPr>
                              <w:r w:rsidRPr="00E52219">
                                <w:t>Gran</w:t>
                              </w:r>
                              <w:r>
                                <w:t>dma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Rounded Rectangle 42"/>
                        <wps:cNvSpPr/>
                        <wps:spPr>
                          <a:xfrm>
                            <a:off x="0" y="0"/>
                            <a:ext cx="804672" cy="3200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023B09" w14:textId="77777777" w:rsidR="007317BD" w:rsidRPr="00E52219" w:rsidRDefault="007317BD" w:rsidP="007317BD">
                              <w:pPr>
                                <w:pStyle w:val="activity-numbered--table"/>
                                <w:spacing w:after="0" w:line="240" w:lineRule="auto"/>
                                <w:jc w:val="center"/>
                              </w:pPr>
                              <w:r w:rsidRPr="00E52219">
                                <w:t>Grandad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Rounded Rectangle 43"/>
                        <wps:cNvSpPr/>
                        <wps:spPr>
                          <a:xfrm>
                            <a:off x="1691640" y="1819656"/>
                            <a:ext cx="575945" cy="3200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129540" w14:textId="77777777" w:rsidR="007317BD" w:rsidRPr="00E52219" w:rsidRDefault="007317BD" w:rsidP="007317BD">
                              <w:pPr>
                                <w:pStyle w:val="activity-numbered--table"/>
                                <w:spacing w:after="0" w:line="240" w:lineRule="auto"/>
                                <w:jc w:val="center"/>
                              </w:pPr>
                              <w:r>
                                <w:t>Mum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Rounded Rectangle 44"/>
                        <wps:cNvSpPr/>
                        <wps:spPr>
                          <a:xfrm>
                            <a:off x="2002536" y="201168"/>
                            <a:ext cx="630936" cy="3200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109CE9" w14:textId="6E0421BD" w:rsidR="007317BD" w:rsidRPr="00E52219" w:rsidRDefault="007317BD" w:rsidP="007317BD">
                              <w:pPr>
                                <w:pStyle w:val="activity-numbered--table"/>
                                <w:spacing w:after="0" w:line="240" w:lineRule="auto"/>
                                <w:jc w:val="center"/>
                              </w:pPr>
                              <w:r>
                                <w:t>Lucy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Rounded Rectangle 45"/>
                        <wps:cNvSpPr/>
                        <wps:spPr>
                          <a:xfrm>
                            <a:off x="3017520" y="621792"/>
                            <a:ext cx="521208" cy="3200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019422" w14:textId="77777777" w:rsidR="007317BD" w:rsidRPr="00E52219" w:rsidRDefault="007317BD" w:rsidP="007317BD">
                              <w:pPr>
                                <w:pStyle w:val="activity-numbered--table"/>
                                <w:spacing w:after="0" w:line="240" w:lineRule="auto"/>
                                <w:jc w:val="center"/>
                              </w:pPr>
                              <w:r>
                                <w:t>Dad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Rounded Rectangle 46"/>
                        <wps:cNvSpPr/>
                        <wps:spPr>
                          <a:xfrm>
                            <a:off x="4014216" y="0"/>
                            <a:ext cx="612648" cy="3200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2051D2" w14:textId="6D105E60" w:rsidR="007317BD" w:rsidRPr="00E52219" w:rsidRDefault="007317BD" w:rsidP="007317BD">
                              <w:pPr>
                                <w:pStyle w:val="activity-numbered--table"/>
                                <w:spacing w:after="0" w:line="240" w:lineRule="auto"/>
                                <w:jc w:val="center"/>
                              </w:pPr>
                              <w:r>
                                <w:t>Zoe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ounded Rectangle 47"/>
                        <wps:cNvSpPr/>
                        <wps:spPr>
                          <a:xfrm>
                            <a:off x="5202936" y="621792"/>
                            <a:ext cx="539496" cy="3200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1D0256" w14:textId="75EA3480" w:rsidR="007317BD" w:rsidRPr="00E52219" w:rsidRDefault="007317BD" w:rsidP="007317BD">
                              <w:pPr>
                                <w:pStyle w:val="activity-numbered--table"/>
                                <w:spacing w:after="0" w:line="240" w:lineRule="auto"/>
                                <w:jc w:val="center"/>
                              </w:pPr>
                              <w:r>
                                <w:t>Jack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9E34A6" id="Group 14" o:spid="_x0000_s1028" style="position:absolute;left:0;text-align:left;margin-left:22.5pt;margin-top:26.1pt;width:452.15pt;height:169.2pt;z-index:251721728" coordsize="57424,2148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">
                <v:roundrect id="Rounded Rectangle 18" o:spid="_x0000_s1029" style="position:absolute;left:43342;top:18288;width:8687;height:320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" fillcolor="white [3212]" strokecolor="black [3213]" strokeweight="1.5pt">
                  <v:stroke joinstyle="miter"/>
                  <v:textbox>
                    <w:txbxContent>
                      <w:p w14:paraId="3E32BF5F" w14:textId="77777777" w:rsidR="007317BD" w:rsidRPr="00E52219" w:rsidRDefault="007317BD" w:rsidP="007317BD">
                        <w:pPr>
                          <w:pStyle w:val="activity-numbered--table"/>
                          <w:spacing w:after="0" w:line="240" w:lineRule="auto"/>
                          <w:jc w:val="center"/>
                        </w:pPr>
                        <w:r w:rsidRPr="00E52219">
                          <w:t>Gran</w:t>
                        </w:r>
                        <w:r>
                          <w:t>dma</w:t>
                        </w:r>
                      </w:p>
                    </w:txbxContent>
                  </v:textbox>
                </v:roundrect>
                <v:roundrect id="Rounded Rectangle 42" o:spid="_x0000_s1030" style="position:absolute;width:8046;height:320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" fillcolor="white [3212]" strokecolor="black [3213]" strokeweight="1.5pt">
                  <v:stroke joinstyle="miter"/>
                  <v:textbox>
                    <w:txbxContent>
                      <w:p w14:paraId="45023B09" w14:textId="77777777" w:rsidR="007317BD" w:rsidRPr="00E52219" w:rsidRDefault="007317BD" w:rsidP="007317BD">
                        <w:pPr>
                          <w:pStyle w:val="activity-numbered--table"/>
                          <w:spacing w:after="0" w:line="240" w:lineRule="auto"/>
                          <w:jc w:val="center"/>
                        </w:pPr>
                        <w:r w:rsidRPr="00E52219">
                          <w:t>Grandad</w:t>
                        </w:r>
                      </w:p>
                    </w:txbxContent>
                  </v:textbox>
                </v:roundrect>
                <v:roundrect id="Rounded Rectangle 43" o:spid="_x0000_s1031" style="position:absolute;left:16916;top:18196;width:5759;height:320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" fillcolor="white [3212]" strokecolor="black [3213]" strokeweight="1.5pt">
                  <v:stroke joinstyle="miter"/>
                  <v:textbox>
                    <w:txbxContent>
                      <w:p w14:paraId="62129540" w14:textId="77777777" w:rsidR="007317BD" w:rsidRPr="00E52219" w:rsidRDefault="007317BD" w:rsidP="007317BD">
                        <w:pPr>
                          <w:pStyle w:val="activity-numbered--table"/>
                          <w:spacing w:after="0" w:line="240" w:lineRule="auto"/>
                          <w:jc w:val="center"/>
                        </w:pPr>
                        <w:r>
                          <w:t>Mum</w:t>
                        </w:r>
                      </w:p>
                    </w:txbxContent>
                  </v:textbox>
                </v:roundrect>
                <v:roundrect id="Rounded Rectangle 44" o:spid="_x0000_s1032" style="position:absolute;left:20025;top:2011;width:6309;height:3201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" fillcolor="white [3212]" strokecolor="black [3213]" strokeweight="1.5pt">
                  <v:stroke joinstyle="miter"/>
                  <v:textbox>
                    <w:txbxContent>
                      <w:p w14:paraId="2D109CE9" w14:textId="6E0421BD" w:rsidR="007317BD" w:rsidRPr="00E52219" w:rsidRDefault="007317BD" w:rsidP="007317BD">
                        <w:pPr>
                          <w:pStyle w:val="activity-numbered--table"/>
                          <w:spacing w:after="0" w:line="240" w:lineRule="auto"/>
                          <w:jc w:val="center"/>
                        </w:pPr>
                        <w:r>
                          <w:t>Lucy</w:t>
                        </w:r>
                      </w:p>
                    </w:txbxContent>
                  </v:textbox>
                </v:roundrect>
                <v:roundrect id="Rounded Rectangle 45" o:spid="_x0000_s1033" style="position:absolute;left:30175;top:6217;width:5212;height:3201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" fillcolor="white [3212]" strokecolor="black [3213]" strokeweight="1.5pt">
                  <v:stroke joinstyle="miter"/>
                  <v:textbox>
                    <w:txbxContent>
                      <w:p w14:paraId="1C019422" w14:textId="77777777" w:rsidR="007317BD" w:rsidRPr="00E52219" w:rsidRDefault="007317BD" w:rsidP="007317BD">
                        <w:pPr>
                          <w:pStyle w:val="activity-numbered--table"/>
                          <w:spacing w:after="0" w:line="240" w:lineRule="auto"/>
                          <w:jc w:val="center"/>
                        </w:pPr>
                        <w:r>
                          <w:t>Dad</w:t>
                        </w:r>
                      </w:p>
                    </w:txbxContent>
                  </v:textbox>
                </v:roundrect>
                <v:roundrect id="Rounded Rectangle 46" o:spid="_x0000_s1034" style="position:absolute;left:40142;width:6126;height:320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" fillcolor="white [3212]" strokecolor="black [3213]" strokeweight="1.5pt">
                  <v:stroke joinstyle="miter"/>
                  <v:textbox>
                    <w:txbxContent>
                      <w:p w14:paraId="2D2051D2" w14:textId="6D105E60" w:rsidR="007317BD" w:rsidRPr="00E52219" w:rsidRDefault="007317BD" w:rsidP="007317BD">
                        <w:pPr>
                          <w:pStyle w:val="activity-numbered--table"/>
                          <w:spacing w:after="0" w:line="240" w:lineRule="auto"/>
                          <w:jc w:val="center"/>
                        </w:pPr>
                        <w:r>
                          <w:t>Zoe</w:t>
                        </w:r>
                      </w:p>
                    </w:txbxContent>
                  </v:textbox>
                </v:roundrect>
                <v:roundrect id="Rounded Rectangle 47" o:spid="_x0000_s1035" style="position:absolute;left:52029;top:6217;width:5395;height:3201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" fillcolor="white [3212]" strokecolor="black [3213]" strokeweight="1.5pt">
                  <v:stroke joinstyle="miter"/>
                  <v:textbox>
                    <w:txbxContent>
                      <w:p w14:paraId="451D0256" w14:textId="75EA3480" w:rsidR="007317BD" w:rsidRPr="00E52219" w:rsidRDefault="007317BD" w:rsidP="007317BD">
                        <w:pPr>
                          <w:pStyle w:val="activity-numbered--table"/>
                          <w:spacing w:after="0" w:line="240" w:lineRule="auto"/>
                          <w:jc w:val="center"/>
                        </w:pPr>
                        <w:r>
                          <w:t>Jack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Pr="00FE7652">
        <w:t>3</w:t>
      </w:r>
      <w:r w:rsidRPr="00FE7652">
        <w:tab/>
      </w:r>
      <w:r>
        <w:t xml:space="preserve">Look and </w:t>
      </w:r>
      <w:r w:rsidRPr="004C6AE8">
        <w:t>choose</w:t>
      </w:r>
      <w:r>
        <w:t xml:space="preserve"> the correct answer </w:t>
      </w:r>
      <w:r w:rsidRPr="00AB4D61">
        <w:rPr>
          <w:rStyle w:val="instruction-italic"/>
        </w:rPr>
        <w:t>Yes</w:t>
      </w:r>
      <w:r>
        <w:t xml:space="preserve"> or </w:t>
      </w:r>
      <w:r w:rsidRPr="00AB4D61">
        <w:rPr>
          <w:rStyle w:val="instruction-italic"/>
        </w:rPr>
        <w:t>No</w:t>
      </w:r>
      <w:r>
        <w:t>.</w:t>
      </w:r>
      <w:r w:rsidRPr="00667F76">
        <w:t xml:space="preserve"> </w:t>
      </w:r>
    </w:p>
    <w:p w14:paraId="172196AD" w14:textId="77777777" w:rsidR="007317BD" w:rsidRPr="004C657F" w:rsidRDefault="007317BD" w:rsidP="007317BD">
      <w:pPr>
        <w:pStyle w:val="activity-numbered"/>
        <w:spacing w:line="240" w:lineRule="auto"/>
        <w:rPr>
          <w:rStyle w:val="marks-frame"/>
          <w:rFonts w:asciiTheme="minorHAnsi" w:hAnsiTheme="minorHAnsi"/>
          <w:b w:val="0"/>
          <w:bdr w:val="none" w:sz="0" w:space="0" w:color="auto"/>
        </w:rPr>
      </w:pPr>
      <w:r>
        <w:rPr>
          <w:noProof/>
        </w:rPr>
        <w:drawing>
          <wp:inline distT="0" distB="0" distL="0" distR="0" wp14:anchorId="1941E676" wp14:editId="103307A6">
            <wp:extent cx="6116320" cy="2254885"/>
            <wp:effectExtent l="0" t="0" r="508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WC3SU7m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25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9979C" w14:textId="49A586BE" w:rsidR="004C657F" w:rsidRPr="004C657F" w:rsidRDefault="004C657F" w:rsidP="004C657F">
      <w:pPr>
        <w:pStyle w:val="activity-numbered"/>
        <w:tabs>
          <w:tab w:val="clear" w:pos="3402"/>
          <w:tab w:val="clear" w:pos="3686"/>
          <w:tab w:val="clear" w:pos="4820"/>
        </w:tabs>
        <w:spacing w:before="120" w:after="120"/>
      </w:pPr>
      <w:r w:rsidRPr="004C657F">
        <w:t>1</w:t>
      </w:r>
      <w:r w:rsidRPr="004C657F">
        <w:tab/>
        <w:t>Zoe watered the plants.</w:t>
      </w:r>
      <w:r>
        <w:tab/>
      </w:r>
      <w:r w:rsidRPr="004C657F">
        <w:t>Yes / No</w:t>
      </w:r>
    </w:p>
    <w:p w14:paraId="3A5A2B77" w14:textId="1ABFC14A" w:rsidR="004C657F" w:rsidRPr="004C657F" w:rsidRDefault="004C657F" w:rsidP="004C657F">
      <w:pPr>
        <w:pStyle w:val="activity-numbered"/>
        <w:tabs>
          <w:tab w:val="clear" w:pos="3402"/>
          <w:tab w:val="clear" w:pos="3686"/>
          <w:tab w:val="clear" w:pos="4820"/>
        </w:tabs>
        <w:spacing w:after="120"/>
      </w:pPr>
      <w:r w:rsidRPr="004C657F">
        <w:t>2</w:t>
      </w:r>
      <w:r w:rsidRPr="004C657F">
        <w:tab/>
        <w:t>Grandma cleared the table.</w:t>
      </w:r>
      <w:r>
        <w:tab/>
      </w:r>
      <w:r w:rsidRPr="004C657F">
        <w:t>Yes / No</w:t>
      </w:r>
    </w:p>
    <w:p w14:paraId="30424E5F" w14:textId="0DF9ECC0" w:rsidR="004C657F" w:rsidRPr="004C657F" w:rsidRDefault="004C657F" w:rsidP="004C657F">
      <w:pPr>
        <w:pStyle w:val="activity-numbered"/>
        <w:tabs>
          <w:tab w:val="clear" w:pos="3402"/>
          <w:tab w:val="clear" w:pos="3686"/>
          <w:tab w:val="clear" w:pos="4820"/>
        </w:tabs>
        <w:spacing w:after="120"/>
      </w:pPr>
      <w:r w:rsidRPr="004C657F">
        <w:t>3</w:t>
      </w:r>
      <w:r w:rsidRPr="004C657F">
        <w:tab/>
        <w:t>Dad washed the dishes.</w:t>
      </w:r>
      <w:r>
        <w:tab/>
      </w:r>
      <w:r w:rsidRPr="004C657F">
        <w:t>Yes / No</w:t>
      </w:r>
    </w:p>
    <w:p w14:paraId="7AC559B1" w14:textId="31310824" w:rsidR="004C657F" w:rsidRPr="004C657F" w:rsidRDefault="004C657F" w:rsidP="004C657F">
      <w:pPr>
        <w:pStyle w:val="activity-numbered"/>
        <w:tabs>
          <w:tab w:val="clear" w:pos="3402"/>
          <w:tab w:val="clear" w:pos="3686"/>
          <w:tab w:val="clear" w:pos="4820"/>
        </w:tabs>
        <w:spacing w:after="120"/>
      </w:pPr>
      <w:r w:rsidRPr="004C657F">
        <w:t>4</w:t>
      </w:r>
      <w:r w:rsidRPr="004C657F">
        <w:tab/>
        <w:t>Mum washed the car.</w:t>
      </w:r>
      <w:r>
        <w:tab/>
      </w:r>
      <w:r w:rsidRPr="004C657F">
        <w:t>Yes / No</w:t>
      </w:r>
    </w:p>
    <w:p w14:paraId="000ECA93" w14:textId="7735DE48" w:rsidR="004C657F" w:rsidRPr="004C657F" w:rsidRDefault="004C657F" w:rsidP="004C657F">
      <w:pPr>
        <w:pStyle w:val="activity-numbered"/>
        <w:tabs>
          <w:tab w:val="clear" w:pos="3402"/>
          <w:tab w:val="clear" w:pos="3686"/>
          <w:tab w:val="clear" w:pos="4820"/>
        </w:tabs>
        <w:spacing w:after="120"/>
      </w:pPr>
      <w:r w:rsidRPr="004C657F">
        <w:t>5</w:t>
      </w:r>
      <w:r w:rsidRPr="004C657F">
        <w:tab/>
        <w:t>Grandpa</w:t>
      </w:r>
      <w:r>
        <w:t xml:space="preserve"> and Lucy watered the plants.</w:t>
      </w:r>
      <w:r>
        <w:tab/>
      </w:r>
      <w:r w:rsidRPr="004C657F">
        <w:t>Yes / No</w:t>
      </w:r>
    </w:p>
    <w:p w14:paraId="321EA6C1" w14:textId="74A156DF" w:rsidR="00141B75" w:rsidRPr="00683C0B" w:rsidRDefault="00141B75" w:rsidP="004C657F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4C657F">
        <w:rPr>
          <w:rStyle w:val="marks-frame"/>
        </w:rPr>
        <w:t>5</w:t>
      </w:r>
      <w:r>
        <w:rPr>
          <w:rStyle w:val="marks-frame"/>
        </w:rPr>
        <w:t> </w:t>
      </w:r>
    </w:p>
    <w:p w14:paraId="7D38177A" w14:textId="4C1822D6" w:rsidR="00141B75" w:rsidRDefault="00141B75" w:rsidP="004C657F">
      <w:pPr>
        <w:pStyle w:val="instruction"/>
        <w:spacing w:after="120"/>
      </w:pPr>
      <w:r>
        <w:t>4</w:t>
      </w:r>
      <w:r>
        <w:tab/>
      </w:r>
      <w:r w:rsidR="004C657F">
        <w:t xml:space="preserve">Look </w:t>
      </w:r>
      <w:r w:rsidR="00E6702A" w:rsidRPr="00E6702A">
        <w:rPr>
          <w:lang w:val="en-US"/>
        </w:rPr>
        <w:t>and circle</w:t>
      </w:r>
      <w:r w:rsidR="004C657F">
        <w:t xml:space="preserve"> the correct words to complete the sentences.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4C657F" w14:paraId="0EAA7EED" w14:textId="77777777" w:rsidTr="000044C3">
        <w:trPr>
          <w:cantSplit/>
          <w:trHeight w:val="1587"/>
        </w:trPr>
        <w:tc>
          <w:tcPr>
            <w:tcW w:w="3111" w:type="dxa"/>
            <w:shd w:val="clear" w:color="auto" w:fill="auto"/>
            <w:vAlign w:val="center"/>
          </w:tcPr>
          <w:p w14:paraId="5EE89D06" w14:textId="2FC154AA" w:rsidR="004C657F" w:rsidRDefault="00DD6D5D" w:rsidP="008334B8">
            <w:pPr>
              <w:ind w:right="454"/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9680" behindDoc="0" locked="0" layoutInCell="1" allowOverlap="1" wp14:anchorId="560E8901" wp14:editId="43D6177D">
                      <wp:simplePos x="0" y="0"/>
                      <wp:positionH relativeFrom="column">
                        <wp:posOffset>1300480</wp:posOffset>
                      </wp:positionH>
                      <wp:positionV relativeFrom="paragraph">
                        <wp:posOffset>609600</wp:posOffset>
                      </wp:positionV>
                      <wp:extent cx="4571365" cy="1764030"/>
                      <wp:effectExtent l="12700" t="12700" r="13335" b="13970"/>
                      <wp:wrapNone/>
                      <wp:docPr id="41" name="Group 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71365" cy="1764030"/>
                                <a:chOff x="-164724" y="0"/>
                                <a:chExt cx="4571751" cy="1765042"/>
                              </a:xfrm>
                            </wpg:grpSpPr>
                            <wps:wsp>
                              <wps:cNvPr id="35" name="Text Box 35"/>
                              <wps:cNvSpPr txBox="1"/>
                              <wps:spPr>
                                <a:xfrm>
                                  <a:off x="-164724" y="0"/>
                                  <a:ext cx="401955" cy="3105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</a:ln>
                              </wps:spPr>
                              <wps:txbx>
                                <w:txbxContent>
                                  <w:p w14:paraId="5FD28AF8" w14:textId="77777777" w:rsidR="00DD6D5D" w:rsidRDefault="00DD6D5D" w:rsidP="00DD6D5D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b/>
                                        <w:noProof/>
                                      </w:rPr>
                                      <w:drawing>
                                        <wp:inline distT="0" distB="0" distL="0" distR="0" wp14:anchorId="2B2A27A8" wp14:editId="0B403086">
                                          <wp:extent cx="203200" cy="212725"/>
                                          <wp:effectExtent l="0" t="0" r="0" b="3175"/>
                                          <wp:docPr id="33" name="Picture 102631458"/>
                                          <wp:cNvGraphicFramePr>
                                            <a:graphicFrameLocks xmlns:a="http://schemas.openxmlformats.org/drawingml/2006/main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02631458"/>
                                                  <pic:cNvPicPr>
                                                    <a:picLocks/>
                                                  </pic:cNvPicPr>
                                                </pic:nvPicPr>
                                                <pic:blipFill>
                                                  <a:blip r:embed="rId24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03200" cy="2127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Text Box 19"/>
                              <wps:cNvSpPr txBox="1"/>
                              <wps:spPr>
                                <a:xfrm>
                                  <a:off x="4005072" y="9144"/>
                                  <a:ext cx="401955" cy="3105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</a:ln>
                              </wps:spPr>
                              <wps:txbx>
                                <w:txbxContent>
                                  <w:p w14:paraId="79D2DD73" w14:textId="77777777" w:rsidR="00DD6D5D" w:rsidRDefault="00DD6D5D" w:rsidP="00DD6D5D">
                                    <w:pPr>
                                      <w:jc w:val="center"/>
                                    </w:pPr>
                                    <w:r w:rsidRPr="007C6741">
                                      <w:rPr>
                                        <w:noProof/>
                                        <w:position w:val="-6"/>
                                        <w:lang w:eastAsia="es-ES"/>
                                      </w:rPr>
                                      <w:drawing>
                                        <wp:inline distT="0" distB="0" distL="0" distR="0" wp14:anchorId="29A5578D" wp14:editId="471C8B32">
                                          <wp:extent cx="228600" cy="259080"/>
                                          <wp:effectExtent l="0" t="0" r="0" b="0"/>
                                          <wp:docPr id="21" name="Picture 1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1" name=""/>
                                                  <pic:cNvPicPr/>
                                                </pic:nvPicPr>
                                                <pic:blipFill>
                                                  <a:blip r:embed="rId25"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229943" cy="260602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" name="Text Box 25"/>
                              <wps:cNvSpPr txBox="1"/>
                              <wps:spPr>
                                <a:xfrm>
                                  <a:off x="57502" y="1454527"/>
                                  <a:ext cx="401955" cy="3105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</a:ln>
                              </wps:spPr>
                              <wps:txbx>
                                <w:txbxContent>
                                  <w:p w14:paraId="7DC19C25" w14:textId="77777777" w:rsidR="00DD6D5D" w:rsidRDefault="00DD6D5D" w:rsidP="00DD6D5D">
                                    <w:pPr>
                                      <w:jc w:val="center"/>
                                    </w:pPr>
                                    <w:r w:rsidRPr="007C6741">
                                      <w:rPr>
                                        <w:noProof/>
                                        <w:position w:val="-6"/>
                                        <w:lang w:eastAsia="es-ES"/>
                                      </w:rPr>
                                      <w:drawing>
                                        <wp:inline distT="0" distB="0" distL="0" distR="0" wp14:anchorId="3F9A2A62" wp14:editId="1858C47A">
                                          <wp:extent cx="228600" cy="259080"/>
                                          <wp:effectExtent l="0" t="0" r="0" b="0"/>
                                          <wp:docPr id="31" name="Picture 1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1" name=""/>
                                                  <pic:cNvPicPr/>
                                                </pic:nvPicPr>
                                                <pic:blipFill>
                                                  <a:blip r:embed="rId25"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229943" cy="260602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Text Box 38"/>
                              <wps:cNvSpPr txBox="1"/>
                              <wps:spPr>
                                <a:xfrm>
                                  <a:off x="2004568" y="1444752"/>
                                  <a:ext cx="401955" cy="3105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</a:ln>
                              </wps:spPr>
                              <wps:txbx>
                                <w:txbxContent>
                                  <w:p w14:paraId="17C87C57" w14:textId="77777777" w:rsidR="00DD6D5D" w:rsidRDefault="00DD6D5D" w:rsidP="00DD6D5D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b/>
                                        <w:noProof/>
                                      </w:rPr>
                                      <w:drawing>
                                        <wp:inline distT="0" distB="0" distL="0" distR="0" wp14:anchorId="796A1C6D" wp14:editId="76D18578">
                                          <wp:extent cx="203200" cy="212725"/>
                                          <wp:effectExtent l="0" t="0" r="0" b="3175"/>
                                          <wp:docPr id="40" name="Picture 102631458"/>
                                          <wp:cNvGraphicFramePr>
                                            <a:graphicFrameLocks xmlns:a="http://schemas.openxmlformats.org/drawingml/2006/main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02631458"/>
                                                  <pic:cNvPicPr>
                                                    <a:picLocks/>
                                                  </pic:cNvPicPr>
                                                </pic:nvPicPr>
                                                <pic:blipFill>
                                                  <a:blip r:embed="rId24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03200" cy="2127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60E8901" id="Group 41" o:spid="_x0000_s1036" style="position:absolute;left:0;text-align:left;margin-left:102.4pt;margin-top:48pt;width:359.95pt;height:138.9pt;z-index:251719680;mso-width-relative:margin;mso-height-relative:margin" coordorigin="-1647" coordsize="45717,1765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&#13;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35" o:spid="_x0000_s1037" type="#_x0000_t202" style="position:absolute;left:-1647;width:4019;height:310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" fillcolor="white [3212]" strokecolor="#7f7f7f [1612]" strokeweight="1.5pt">
                        <v:textbox inset="0,0,0,0">
                          <w:txbxContent>
                            <w:p w14:paraId="5FD28AF8" w14:textId="77777777" w:rsidR="00DD6D5D" w:rsidRDefault="00DD6D5D" w:rsidP="00DD6D5D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noProof/>
                                </w:rPr>
                                <w:drawing>
                                  <wp:inline distT="0" distB="0" distL="0" distR="0" wp14:anchorId="2B2A27A8" wp14:editId="0B403086">
                                    <wp:extent cx="203200" cy="212725"/>
                                    <wp:effectExtent l="0" t="0" r="0" b="3175"/>
                                    <wp:docPr id="33" name="Picture 102631458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2631458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2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3200" cy="2127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  <v:shape id="Text Box 19" o:spid="_x0000_s1038" type="#_x0000_t202" style="position:absolute;left:40050;top:91;width:4020;height:310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" fillcolor="white [3212]" strokecolor="#7f7f7f [1612]" strokeweight="1.5pt">
                        <v:textbox inset="0,0,0,0">
                          <w:txbxContent>
                            <w:p w14:paraId="79D2DD73" w14:textId="77777777" w:rsidR="00DD6D5D" w:rsidRDefault="00DD6D5D" w:rsidP="00DD6D5D">
                              <w:pPr>
                                <w:jc w:val="center"/>
                              </w:pPr>
                              <w:r w:rsidRPr="007C6741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29A5578D" wp14:editId="471C8B32">
                                    <wp:extent cx="228600" cy="259080"/>
                                    <wp:effectExtent l="0" t="0" r="0" b="0"/>
                                    <wp:docPr id="21" name="Picture 1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7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29943" cy="26060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  <v:shape id="Text Box 25" o:spid="_x0000_s1039" type="#_x0000_t202" style="position:absolute;left:575;top:14545;width:4019;height:310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" fillcolor="white [3212]" strokecolor="#7f7f7f [1612]" strokeweight="1.5pt">
                        <v:textbox inset="0,0,0,0">
                          <w:txbxContent>
                            <w:p w14:paraId="7DC19C25" w14:textId="77777777" w:rsidR="00DD6D5D" w:rsidRDefault="00DD6D5D" w:rsidP="00DD6D5D">
                              <w:pPr>
                                <w:jc w:val="center"/>
                              </w:pPr>
                              <w:r w:rsidRPr="007C6741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3F9A2A62" wp14:editId="1858C47A">
                                    <wp:extent cx="228600" cy="259080"/>
                                    <wp:effectExtent l="0" t="0" r="0" b="0"/>
                                    <wp:docPr id="31" name="Picture 1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7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29943" cy="26060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  <v:shape id="Text Box 38" o:spid="_x0000_s1040" type="#_x0000_t202" style="position:absolute;left:20045;top:14447;width:4020;height:310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" fillcolor="white [3212]" strokecolor="#7f7f7f [1612]" strokeweight="1.5pt">
                        <v:textbox inset="0,0,0,0">
                          <w:txbxContent>
                            <w:p w14:paraId="17C87C57" w14:textId="77777777" w:rsidR="00DD6D5D" w:rsidRDefault="00DD6D5D" w:rsidP="00DD6D5D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noProof/>
                                </w:rPr>
                                <w:drawing>
                                  <wp:inline distT="0" distB="0" distL="0" distR="0" wp14:anchorId="796A1C6D" wp14:editId="76D18578">
                                    <wp:extent cx="203200" cy="212725"/>
                                    <wp:effectExtent l="0" t="0" r="0" b="3175"/>
                                    <wp:docPr id="40" name="Picture 102631458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2631458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2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3200" cy="2127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9B311B">
              <w:rPr>
                <w:noProof/>
              </w:rPr>
              <w:drawing>
                <wp:inline distT="0" distB="0" distL="0" distR="0" wp14:anchorId="18140237" wp14:editId="07746EFF">
                  <wp:extent cx="843297" cy="973035"/>
                  <wp:effectExtent l="0" t="0" r="0" b="508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3297" cy="973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shd w:val="clear" w:color="auto" w:fill="auto"/>
            <w:vAlign w:val="center"/>
          </w:tcPr>
          <w:p w14:paraId="1CDCE5B8" w14:textId="64855CDB" w:rsidR="004C657F" w:rsidRDefault="00DD6D5D" w:rsidP="00DD6D5D">
            <w:pPr>
              <w:spacing w:before="60"/>
              <w:ind w:right="680"/>
              <w:jc w:val="center"/>
            </w:pPr>
            <w:r w:rsidRPr="00DD6D5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6B857FFE" wp14:editId="2141D09E">
                      <wp:simplePos x="0" y="0"/>
                      <wp:positionH relativeFrom="column">
                        <wp:posOffset>1545590</wp:posOffset>
                      </wp:positionH>
                      <wp:positionV relativeFrom="paragraph">
                        <wp:posOffset>607060</wp:posOffset>
                      </wp:positionV>
                      <wp:extent cx="401955" cy="310515"/>
                      <wp:effectExtent l="12700" t="12700" r="17145" b="6985"/>
                      <wp:wrapNone/>
                      <wp:docPr id="32" name="Text Box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1955" cy="3105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</wps:spPr>
                            <wps:txbx>
                              <w:txbxContent>
                                <w:p w14:paraId="657A25F9" w14:textId="77777777" w:rsidR="00DD6D5D" w:rsidRDefault="00DD6D5D" w:rsidP="00DD6D5D">
                                  <w:pPr>
                                    <w:jc w:val="center"/>
                                  </w:pPr>
                                  <w:r w:rsidRPr="007C6741">
                                    <w:rPr>
                                      <w:noProof/>
                                      <w:position w:val="-6"/>
                                      <w:lang w:eastAsia="es-ES"/>
                                    </w:rPr>
                                    <w:drawing>
                                      <wp:inline distT="0" distB="0" distL="0" distR="0" wp14:anchorId="6765FA82" wp14:editId="4E48323B">
                                        <wp:extent cx="228600" cy="259080"/>
                                        <wp:effectExtent l="0" t="0" r="0" b="0"/>
                                        <wp:docPr id="34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>
                                                <a:blip r:embed="rId25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29943" cy="2606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857FFE" id="Text Box 32" o:spid="_x0000_s1041" type="#_x0000_t202" style="position:absolute;left:0;text-align:left;margin-left:121.7pt;margin-top:47.8pt;width:31.65pt;height:24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" fillcolor="white [3212]" strokecolor="#7f7f7f [1612]" strokeweight="1.5pt">
                      <v:textbox inset="0,0,0,0">
                        <w:txbxContent>
                          <w:p w14:paraId="657A25F9" w14:textId="77777777" w:rsidR="00DD6D5D" w:rsidRDefault="00DD6D5D" w:rsidP="00DD6D5D">
                            <w:pPr>
                              <w:jc w:val="center"/>
                            </w:pPr>
                            <w:r w:rsidRPr="007C6741">
                              <w:rPr>
                                <w:noProof/>
                                <w:position w:val="-6"/>
                                <w:lang w:eastAsia="es-ES"/>
                              </w:rPr>
                              <w:drawing>
                                <wp:inline distT="0" distB="0" distL="0" distR="0" wp14:anchorId="6765FA82" wp14:editId="4E48323B">
                                  <wp:extent cx="228600" cy="259080"/>
                                  <wp:effectExtent l="0" t="0" r="0" b="0"/>
                                  <wp:docPr id="34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9943" cy="2606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B311B">
              <w:rPr>
                <w:noProof/>
              </w:rPr>
              <w:drawing>
                <wp:inline distT="0" distB="0" distL="0" distR="0" wp14:anchorId="34C9A3FE" wp14:editId="6C06948D">
                  <wp:extent cx="1442273" cy="869061"/>
                  <wp:effectExtent l="0" t="0" r="571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0458" cy="873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shd w:val="clear" w:color="auto" w:fill="auto"/>
            <w:vAlign w:val="center"/>
          </w:tcPr>
          <w:p w14:paraId="616584F4" w14:textId="7A131546" w:rsidR="004C657F" w:rsidRDefault="00A110CA" w:rsidP="008334B8">
            <w:pPr>
              <w:ind w:right="454"/>
              <w:jc w:val="center"/>
            </w:pPr>
            <w:r>
              <w:rPr>
                <w:noProof/>
              </w:rPr>
              <w:drawing>
                <wp:inline distT="0" distB="0" distL="0" distR="0" wp14:anchorId="2C7CD7FE" wp14:editId="537DD564">
                  <wp:extent cx="914400" cy="969819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432" cy="973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657F" w:rsidRPr="00685431" w14:paraId="705B34E3" w14:textId="77777777" w:rsidTr="000044C3">
        <w:trPr>
          <w:cantSplit/>
          <w:trHeight w:val="454"/>
        </w:trPr>
        <w:tc>
          <w:tcPr>
            <w:tcW w:w="3111" w:type="dxa"/>
            <w:vAlign w:val="center"/>
          </w:tcPr>
          <w:p w14:paraId="3DD40E5C" w14:textId="06C5E7B7" w:rsidR="004C657F" w:rsidRPr="00685431" w:rsidRDefault="004C657F" w:rsidP="004C657F">
            <w:pPr>
              <w:pStyle w:val="activity-numbered--table"/>
              <w:ind w:left="0" w:firstLine="0"/>
            </w:pPr>
            <w:r>
              <w:t>1</w:t>
            </w:r>
            <w:r>
              <w:tab/>
            </w:r>
            <w:r w:rsidRPr="00297A21">
              <w:rPr>
                <w:rStyle w:val="wol"/>
                <w:u w:val="none"/>
              </w:rPr>
              <w:t>A</w:t>
            </w:r>
            <w:r>
              <w:rPr>
                <w:rStyle w:val="wol"/>
                <w:u w:val="none"/>
              </w:rPr>
              <w:t>li</w:t>
            </w:r>
            <w:r w:rsidRPr="00297A21">
              <w:rPr>
                <w:rStyle w:val="wol"/>
                <w:u w:val="none"/>
              </w:rPr>
              <w:t xml:space="preserve"> </w:t>
            </w:r>
            <w:r>
              <w:rPr>
                <w:rStyle w:val="wol"/>
                <w:b/>
                <w:u w:val="none"/>
              </w:rPr>
              <w:t xml:space="preserve">cleared / </w:t>
            </w:r>
            <w:r>
              <w:rPr>
                <w:rStyle w:val="wol"/>
                <w:b/>
                <w:u w:val="none"/>
              </w:rPr>
              <w:br/>
            </w:r>
            <w:r>
              <w:rPr>
                <w:rStyle w:val="wol"/>
                <w:b/>
                <w:u w:val="none"/>
              </w:rPr>
              <w:tab/>
              <w:t xml:space="preserve">didn’t clear </w:t>
            </w:r>
            <w:r>
              <w:rPr>
                <w:rStyle w:val="wol"/>
                <w:u w:val="none"/>
              </w:rPr>
              <w:t>the table</w:t>
            </w:r>
            <w:r w:rsidRPr="00297A21">
              <w:rPr>
                <w:rStyle w:val="wol"/>
                <w:u w:val="none"/>
              </w:rPr>
              <w:t>.</w:t>
            </w:r>
          </w:p>
        </w:tc>
        <w:tc>
          <w:tcPr>
            <w:tcW w:w="3111" w:type="dxa"/>
            <w:vAlign w:val="center"/>
          </w:tcPr>
          <w:p w14:paraId="0B37A51C" w14:textId="500D7654" w:rsidR="004C657F" w:rsidRPr="00685431" w:rsidRDefault="004C657F" w:rsidP="004C657F">
            <w:pPr>
              <w:pStyle w:val="activity-numbered--table"/>
              <w:ind w:left="0" w:firstLine="0"/>
            </w:pPr>
            <w:r>
              <w:t>2</w:t>
            </w:r>
            <w:r>
              <w:tab/>
              <w:t xml:space="preserve">Grandma </w:t>
            </w:r>
            <w:r>
              <w:rPr>
                <w:rStyle w:val="wol"/>
                <w:b/>
                <w:u w:val="none"/>
              </w:rPr>
              <w:t>set</w:t>
            </w:r>
            <w:r w:rsidRPr="008B51B5">
              <w:rPr>
                <w:rStyle w:val="wol"/>
                <w:u w:val="none"/>
              </w:rPr>
              <w:t xml:space="preserve"> / </w:t>
            </w:r>
            <w:r>
              <w:rPr>
                <w:rStyle w:val="wol"/>
                <w:u w:val="none"/>
              </w:rPr>
              <w:br/>
            </w:r>
            <w:r>
              <w:tab/>
            </w:r>
            <w:r>
              <w:rPr>
                <w:rStyle w:val="wol"/>
                <w:b/>
                <w:u w:val="none"/>
              </w:rPr>
              <w:t xml:space="preserve">didn’t set </w:t>
            </w:r>
            <w:r w:rsidRPr="00297A21">
              <w:rPr>
                <w:rStyle w:val="wol"/>
                <w:u w:val="none"/>
              </w:rPr>
              <w:t xml:space="preserve">the </w:t>
            </w:r>
            <w:r w:rsidRPr="00DA7381">
              <w:rPr>
                <w:rStyle w:val="wol"/>
                <w:u w:val="none"/>
              </w:rPr>
              <w:t>table</w:t>
            </w:r>
            <w:r w:rsidRPr="00297A21">
              <w:rPr>
                <w:rStyle w:val="wol"/>
                <w:u w:val="none"/>
              </w:rPr>
              <w:t>.</w:t>
            </w:r>
          </w:p>
        </w:tc>
        <w:tc>
          <w:tcPr>
            <w:tcW w:w="3111" w:type="dxa"/>
            <w:vAlign w:val="center"/>
          </w:tcPr>
          <w:p w14:paraId="70C5D3CC" w14:textId="79E7A1AB" w:rsidR="004C657F" w:rsidRPr="00685431" w:rsidRDefault="004C657F" w:rsidP="004C657F">
            <w:pPr>
              <w:pStyle w:val="activity-numbered--table"/>
              <w:ind w:left="0" w:firstLine="0"/>
            </w:pPr>
            <w:r>
              <w:t>3</w:t>
            </w:r>
            <w:r>
              <w:tab/>
              <w:t xml:space="preserve">Ana </w:t>
            </w:r>
            <w:r>
              <w:rPr>
                <w:rStyle w:val="wol"/>
                <w:b/>
                <w:u w:val="none"/>
              </w:rPr>
              <w:t>washed</w:t>
            </w:r>
            <w:r w:rsidRPr="008B51B5">
              <w:rPr>
                <w:rStyle w:val="wol"/>
                <w:u w:val="none"/>
              </w:rPr>
              <w:t xml:space="preserve"> / </w:t>
            </w:r>
            <w:r>
              <w:rPr>
                <w:rStyle w:val="wol"/>
                <w:u w:val="none"/>
              </w:rPr>
              <w:br/>
            </w:r>
            <w:r>
              <w:rPr>
                <w:rStyle w:val="wol"/>
                <w:b/>
                <w:u w:val="none"/>
              </w:rPr>
              <w:tab/>
              <w:t xml:space="preserve">didn’t wash </w:t>
            </w:r>
            <w:r w:rsidRPr="00297A21">
              <w:rPr>
                <w:rStyle w:val="wol"/>
                <w:u w:val="none"/>
              </w:rPr>
              <w:t>the car.</w:t>
            </w:r>
          </w:p>
        </w:tc>
      </w:tr>
      <w:tr w:rsidR="004C657F" w14:paraId="4814F000" w14:textId="77777777" w:rsidTr="008C12A1">
        <w:trPr>
          <w:gridAfter w:val="1"/>
          <w:wAfter w:w="3111" w:type="dxa"/>
          <w:cantSplit/>
          <w:trHeight w:val="1587"/>
        </w:trPr>
        <w:tc>
          <w:tcPr>
            <w:tcW w:w="3111" w:type="dxa"/>
            <w:shd w:val="clear" w:color="auto" w:fill="auto"/>
            <w:vAlign w:val="center"/>
          </w:tcPr>
          <w:p w14:paraId="7608EB5D" w14:textId="0B5D874F" w:rsidR="004C657F" w:rsidRDefault="009B311B" w:rsidP="000C76DC">
            <w:pPr>
              <w:ind w:right="397"/>
              <w:jc w:val="center"/>
            </w:pPr>
            <w:r>
              <w:rPr>
                <w:noProof/>
              </w:rPr>
              <w:drawing>
                <wp:inline distT="0" distB="0" distL="0" distR="0" wp14:anchorId="7127F49C" wp14:editId="52A618A5">
                  <wp:extent cx="1310761" cy="827849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761" cy="827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shd w:val="clear" w:color="auto" w:fill="auto"/>
            <w:vAlign w:val="center"/>
          </w:tcPr>
          <w:p w14:paraId="4F3A3536" w14:textId="10CCDBEB" w:rsidR="004C657F" w:rsidRDefault="009B311B" w:rsidP="008C12A1">
            <w:pPr>
              <w:ind w:left="113" w:right="510"/>
            </w:pPr>
            <w:r>
              <w:rPr>
                <w:noProof/>
              </w:rPr>
              <w:drawing>
                <wp:inline distT="0" distB="0" distL="0" distR="0" wp14:anchorId="4DD2E974" wp14:editId="416792E2">
                  <wp:extent cx="1373632" cy="94437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351" cy="952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657F" w14:paraId="52A75CCD" w14:textId="77777777" w:rsidTr="00951A94">
        <w:trPr>
          <w:gridAfter w:val="1"/>
          <w:wAfter w:w="3111" w:type="dxa"/>
          <w:cantSplit/>
          <w:trHeight w:val="454"/>
        </w:trPr>
        <w:tc>
          <w:tcPr>
            <w:tcW w:w="3111" w:type="dxa"/>
            <w:vAlign w:val="center"/>
          </w:tcPr>
          <w:p w14:paraId="664812AE" w14:textId="12338FD1" w:rsidR="004C657F" w:rsidRDefault="004C657F" w:rsidP="004C657F">
            <w:pPr>
              <w:pStyle w:val="activity-numbered--table"/>
              <w:ind w:left="0" w:firstLine="0"/>
            </w:pPr>
            <w:r>
              <w:t>4</w:t>
            </w:r>
            <w:r>
              <w:tab/>
              <w:t xml:space="preserve">Dad </w:t>
            </w:r>
            <w:r>
              <w:rPr>
                <w:rStyle w:val="wol"/>
                <w:b/>
                <w:u w:val="none"/>
              </w:rPr>
              <w:t>hoovered</w:t>
            </w:r>
            <w:r w:rsidRPr="008B51B5">
              <w:rPr>
                <w:rStyle w:val="wol"/>
                <w:u w:val="none"/>
              </w:rPr>
              <w:t xml:space="preserve"> / </w:t>
            </w:r>
            <w:r>
              <w:rPr>
                <w:rStyle w:val="wol"/>
                <w:u w:val="none"/>
              </w:rPr>
              <w:br/>
            </w:r>
            <w:r>
              <w:rPr>
                <w:rStyle w:val="wol"/>
                <w:u w:val="none"/>
              </w:rPr>
              <w:tab/>
            </w:r>
            <w:r>
              <w:rPr>
                <w:rStyle w:val="wol"/>
                <w:b/>
                <w:u w:val="none"/>
              </w:rPr>
              <w:t xml:space="preserve">didn’t hoover </w:t>
            </w:r>
            <w:r w:rsidRPr="00297A21">
              <w:rPr>
                <w:rStyle w:val="wol"/>
                <w:u w:val="none"/>
              </w:rPr>
              <w:t>the floor.</w:t>
            </w:r>
          </w:p>
        </w:tc>
        <w:tc>
          <w:tcPr>
            <w:tcW w:w="3111" w:type="dxa"/>
            <w:vAlign w:val="center"/>
          </w:tcPr>
          <w:p w14:paraId="76017F84" w14:textId="58EEAF0F" w:rsidR="004C657F" w:rsidRDefault="005D41B9" w:rsidP="005D41B9">
            <w:pPr>
              <w:pStyle w:val="activity-numbered--table"/>
              <w:ind w:left="0" w:firstLine="0"/>
            </w:pPr>
            <w:r>
              <w:t>5</w:t>
            </w:r>
            <w:r>
              <w:tab/>
              <w:t xml:space="preserve">Mum </w:t>
            </w:r>
            <w:r>
              <w:rPr>
                <w:rStyle w:val="wol"/>
                <w:b/>
                <w:u w:val="none"/>
              </w:rPr>
              <w:t>watered</w:t>
            </w:r>
            <w:r w:rsidRPr="008B51B5">
              <w:rPr>
                <w:rStyle w:val="wol"/>
                <w:u w:val="none"/>
              </w:rPr>
              <w:t xml:space="preserve"> / </w:t>
            </w:r>
            <w:r>
              <w:rPr>
                <w:rStyle w:val="wol"/>
                <w:u w:val="none"/>
              </w:rPr>
              <w:br/>
            </w:r>
            <w:r>
              <w:rPr>
                <w:rStyle w:val="wol"/>
                <w:b/>
                <w:u w:val="none"/>
              </w:rPr>
              <w:tab/>
              <w:t xml:space="preserve">didn’t water </w:t>
            </w:r>
            <w:r w:rsidRPr="00297A21">
              <w:rPr>
                <w:rStyle w:val="wol"/>
                <w:u w:val="none"/>
              </w:rPr>
              <w:t>the plants.</w:t>
            </w:r>
          </w:p>
        </w:tc>
      </w:tr>
    </w:tbl>
    <w:p w14:paraId="757F32A1" w14:textId="0660D448" w:rsidR="00013650" w:rsidRPr="00141B75" w:rsidRDefault="00141B75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5155A6">
        <w:rPr>
          <w:rStyle w:val="marks-frame"/>
        </w:rPr>
        <w:t>5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56B75E5" wp14:editId="62EC243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42" style="position:absolute;margin-left:0;margin-top:-.05pt;width:117.35pt;height:21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tpi/KmAgAAug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C90739C" w14:textId="6DDEC53E" w:rsidR="005155A6" w:rsidRPr="002D2043" w:rsidRDefault="005155A6" w:rsidP="00E6702A">
      <w:pPr>
        <w:pStyle w:val="instruction"/>
        <w:ind w:right="-7"/>
      </w:pPr>
      <w:r>
        <w:t>5</w:t>
      </w:r>
      <w:r>
        <w:tab/>
      </w:r>
      <w:r w:rsidRPr="008F0A56">
        <w:t xml:space="preserve">Read the </w:t>
      </w:r>
      <w:r>
        <w:t xml:space="preserve">email. </w:t>
      </w:r>
      <w:r w:rsidR="00E6702A">
        <w:t>C</w:t>
      </w:r>
      <w:r>
        <w:t xml:space="preserve">hoose the </w:t>
      </w:r>
      <w:r w:rsidR="00E6702A" w:rsidRPr="00E6702A">
        <w:rPr>
          <w:lang w:val="en-US"/>
        </w:rPr>
        <w:t xml:space="preserve">A or B, </w:t>
      </w:r>
      <w:r>
        <w:t>to complete the sentences.</w:t>
      </w:r>
      <w:r w:rsidRPr="005155A6">
        <w:t xml:space="preserve"> </w:t>
      </w:r>
    </w:p>
    <w:p w14:paraId="6CAFEAE1" w14:textId="77777777" w:rsidR="005155A6" w:rsidRDefault="005155A6" w:rsidP="005155A6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DDFFAF7" wp14:editId="1835D342">
                <wp:simplePos x="0" y="0"/>
                <wp:positionH relativeFrom="column">
                  <wp:posOffset>185166</wp:posOffset>
                </wp:positionH>
                <wp:positionV relativeFrom="paragraph">
                  <wp:posOffset>53594</wp:posOffset>
                </wp:positionV>
                <wp:extent cx="4837176" cy="2779776"/>
                <wp:effectExtent l="0" t="0" r="1905" b="190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7176" cy="2779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44C2AA" w14:textId="77777777" w:rsidR="005155A6" w:rsidRDefault="005155A6" w:rsidP="005155A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EE48DC" wp14:editId="226E27FE">
                                  <wp:extent cx="4791075" cy="2713373"/>
                                  <wp:effectExtent l="0" t="0" r="0" b="4445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31425" name="WC1SEmail.jpg"/>
                                          <pic:cNvPicPr/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99452" cy="27181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DFFAF7" id="Text Box 29" o:spid="_x0000_s1043" type="#_x0000_t202" style="position:absolute;margin-left:14.6pt;margin-top:4.2pt;width:380.9pt;height:218.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" filled="f" stroked="f" strokeweight=".5pt">
                <v:textbox inset="0,0,0,0">
                  <w:txbxContent>
                    <w:p w14:paraId="4A44C2AA" w14:textId="77777777" w:rsidR="005155A6" w:rsidRDefault="005155A6" w:rsidP="005155A6">
                      <w:r>
                        <w:rPr>
                          <w:noProof/>
                        </w:rPr>
                        <w:drawing>
                          <wp:inline distT="0" distB="0" distL="0" distR="0" wp14:anchorId="7AEE48DC" wp14:editId="226E27FE">
                            <wp:extent cx="4791075" cy="2713373"/>
                            <wp:effectExtent l="0" t="0" r="0" b="4445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31425" name="WC1SEmail.jpg"/>
                                    <pic:cNvPicPr/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99452" cy="27181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3D2B752" w14:textId="77777777" w:rsidR="005155A6" w:rsidRDefault="005155A6" w:rsidP="005155A6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5D22FE0" wp14:editId="63F641D2">
                <wp:simplePos x="0" y="0"/>
                <wp:positionH relativeFrom="column">
                  <wp:posOffset>203200</wp:posOffset>
                </wp:positionH>
                <wp:positionV relativeFrom="paragraph">
                  <wp:posOffset>174371</wp:posOffset>
                </wp:positionV>
                <wp:extent cx="4599432" cy="2167128"/>
                <wp:effectExtent l="0" t="0" r="0" b="0"/>
                <wp:wrapNone/>
                <wp:docPr id="102631493" name="Text Box 10263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9432" cy="21671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010FB7" w14:textId="41D013A4" w:rsidR="005155A6" w:rsidRPr="0014308A" w:rsidRDefault="005155A6" w:rsidP="005155A6">
                            <w:pPr>
                              <w:pStyle w:val="table-text"/>
                              <w:tabs>
                                <w:tab w:val="left" w:pos="3486"/>
                                <w:tab w:val="left" w:pos="3544"/>
                              </w:tabs>
                              <w:spacing w:after="120" w:line="276" w:lineRule="auto"/>
                              <w:ind w:left="56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Zoe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ab/>
                              <w:t>Mia</w:t>
                            </w:r>
                          </w:p>
                          <w:p w14:paraId="7EC4D484" w14:textId="2BA6B218" w:rsidR="005155A6" w:rsidRDefault="005155A6" w:rsidP="005155A6">
                            <w:pPr>
                              <w:spacing w:after="180" w:line="276" w:lineRule="auto"/>
                              <w:ind w:left="532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My </w:t>
                            </w:r>
                            <w:r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party!</w:t>
                            </w: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45D502F" w14:textId="77777777" w:rsidR="005155A6" w:rsidRPr="005155A6" w:rsidRDefault="005155A6" w:rsidP="005155A6">
                            <w:pPr>
                              <w:spacing w:after="40" w:line="276" w:lineRule="auto"/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5155A6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Hi Mia,</w:t>
                            </w:r>
                          </w:p>
                          <w:p w14:paraId="3ADA08B2" w14:textId="010890E0" w:rsidR="005155A6" w:rsidRPr="005155A6" w:rsidRDefault="005155A6" w:rsidP="005155A6">
                            <w:pPr>
                              <w:spacing w:after="40" w:line="276" w:lineRule="auto"/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5155A6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It was my birthday party yesterday! Everyone had to help prepare the house: my brother, my parents, my grandma and me. First, I had to invite the guests, I invited all my friends from school. My brother</w:t>
                            </w:r>
                            <w:r w:rsidR="00B85B7F" w:rsidRPr="00B85B7F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  <w:lang w:val="en-US"/>
                              </w:rPr>
                              <w:t>, Ryan,</w:t>
                            </w:r>
                            <w:r w:rsidRPr="005155A6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 xml:space="preserve"> didn’t help me with the food, so my mum helped me. But </w:t>
                            </w:r>
                            <w:r w:rsidR="00B85B7F" w:rsidRPr="00B85B7F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  <w:lang w:val="en-US"/>
                              </w:rPr>
                              <w:t>Ryan helped</w:t>
                            </w:r>
                            <w:r w:rsidRPr="005155A6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 xml:space="preserve"> me to decorate the house! My grandma had to set the table. The party started at seven o’clock and it finished at eleven o’clock! Everyone dressed up! </w:t>
                            </w:r>
                          </w:p>
                          <w:p w14:paraId="210F9681" w14:textId="598C649C" w:rsidR="005155A6" w:rsidRPr="005155A6" w:rsidRDefault="005155A6" w:rsidP="005155A6">
                            <w:pPr>
                              <w:spacing w:after="40" w:line="276" w:lineRule="auto"/>
                              <w:rPr>
                                <w:sz w:val="21"/>
                                <w:szCs w:val="21"/>
                              </w:rPr>
                            </w:pPr>
                            <w:r w:rsidRPr="005155A6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From Zoe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2FE0" id="Text Box 102631493" o:spid="_x0000_s1044" type="#_x0000_t202" style="position:absolute;margin-left:16pt;margin-top:13.75pt;width:362.15pt;height:170.6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" filled="f" stroked="f" strokeweight=".5pt">
                <v:textbox>
                  <w:txbxContent>
                    <w:p w14:paraId="77010FB7" w14:textId="41D013A4" w:rsidR="005155A6" w:rsidRPr="0014308A" w:rsidRDefault="005155A6" w:rsidP="005155A6">
                      <w:pPr>
                        <w:pStyle w:val="table-text"/>
                        <w:tabs>
                          <w:tab w:val="left" w:pos="3486"/>
                          <w:tab w:val="left" w:pos="3544"/>
                        </w:tabs>
                        <w:spacing w:after="120" w:line="276" w:lineRule="auto"/>
                        <w:ind w:left="56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Zoe</w:t>
                      </w:r>
                      <w:r>
                        <w:rPr>
                          <w:sz w:val="18"/>
                          <w:szCs w:val="18"/>
                        </w:rPr>
                        <w:tab/>
                        <w:t>Mia</w:t>
                      </w:r>
                    </w:p>
                    <w:p w14:paraId="7EC4D484" w14:textId="2BA6B218" w:rsidR="005155A6" w:rsidRDefault="005155A6" w:rsidP="005155A6">
                      <w:pPr>
                        <w:spacing w:after="180" w:line="276" w:lineRule="auto"/>
                        <w:ind w:left="532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My </w:t>
                      </w:r>
                      <w:r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party!</w:t>
                      </w: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45D502F" w14:textId="77777777" w:rsidR="005155A6" w:rsidRPr="005155A6" w:rsidRDefault="005155A6" w:rsidP="005155A6">
                      <w:pPr>
                        <w:spacing w:after="40" w:line="276" w:lineRule="auto"/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5155A6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Hi Mia,</w:t>
                      </w:r>
                    </w:p>
                    <w:p w14:paraId="3ADA08B2" w14:textId="010890E0" w:rsidR="005155A6" w:rsidRPr="005155A6" w:rsidRDefault="005155A6" w:rsidP="005155A6">
                      <w:pPr>
                        <w:spacing w:after="40" w:line="276" w:lineRule="auto"/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5155A6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It was my birthday party yesterday! Everyone had to help prepare the house: my brother, my parents, my grandma and me. First, I had to invite the guests, I invited all my friends from school. My brother</w:t>
                      </w:r>
                      <w:r w:rsidR="00B85B7F" w:rsidRPr="00B85B7F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  <w:lang w:val="en-US"/>
                        </w:rPr>
                        <w:t>, Ryan,</w:t>
                      </w:r>
                      <w:r w:rsidRPr="005155A6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 xml:space="preserve"> didn’t help me with the food, so my mum helped me. But </w:t>
                      </w:r>
                      <w:r w:rsidR="00B85B7F" w:rsidRPr="00B85B7F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  <w:lang w:val="en-US"/>
                        </w:rPr>
                        <w:t>Ryan helped</w:t>
                      </w:r>
                      <w:r w:rsidRPr="005155A6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 xml:space="preserve"> me to decorate the house! My grandma had to set the table. The party started at seven o’clock and it finished at eleven o’clock! Everyone dressed up! </w:t>
                      </w:r>
                    </w:p>
                    <w:p w14:paraId="210F9681" w14:textId="598C649C" w:rsidR="005155A6" w:rsidRPr="005155A6" w:rsidRDefault="005155A6" w:rsidP="005155A6">
                      <w:pPr>
                        <w:spacing w:after="40" w:line="276" w:lineRule="auto"/>
                        <w:rPr>
                          <w:sz w:val="21"/>
                          <w:szCs w:val="21"/>
                        </w:rPr>
                      </w:pPr>
                      <w:r w:rsidRPr="005155A6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From Zoe</w:t>
                      </w:r>
                    </w:p>
                  </w:txbxContent>
                </v:textbox>
              </v:shape>
            </w:pict>
          </mc:Fallback>
        </mc:AlternateContent>
      </w:r>
    </w:p>
    <w:p w14:paraId="35CF88C0" w14:textId="77777777" w:rsidR="005155A6" w:rsidRDefault="005155A6" w:rsidP="005155A6">
      <w:pPr>
        <w:pStyle w:val="Note"/>
        <w:spacing w:line="240" w:lineRule="auto"/>
      </w:pPr>
    </w:p>
    <w:p w14:paraId="75BDFDEC" w14:textId="77777777" w:rsidR="005155A6" w:rsidRDefault="005155A6" w:rsidP="005155A6">
      <w:pPr>
        <w:pStyle w:val="Note"/>
        <w:spacing w:line="240" w:lineRule="auto"/>
      </w:pPr>
    </w:p>
    <w:p w14:paraId="14C32E37" w14:textId="77777777" w:rsidR="005155A6" w:rsidRDefault="005155A6" w:rsidP="005155A6">
      <w:pPr>
        <w:pStyle w:val="Note"/>
        <w:spacing w:line="240" w:lineRule="auto"/>
      </w:pPr>
    </w:p>
    <w:p w14:paraId="1ED0A19D" w14:textId="77777777" w:rsidR="005155A6" w:rsidRDefault="005155A6" w:rsidP="005155A6">
      <w:pPr>
        <w:pStyle w:val="Note"/>
        <w:spacing w:line="240" w:lineRule="auto"/>
      </w:pPr>
    </w:p>
    <w:p w14:paraId="44D4CF43" w14:textId="77777777" w:rsidR="005155A6" w:rsidRDefault="005155A6" w:rsidP="005155A6">
      <w:pPr>
        <w:pStyle w:val="Note"/>
        <w:spacing w:line="240" w:lineRule="auto"/>
      </w:pPr>
    </w:p>
    <w:p w14:paraId="33202544" w14:textId="77777777" w:rsidR="005155A6" w:rsidRDefault="005155A6" w:rsidP="005155A6">
      <w:pPr>
        <w:pStyle w:val="Note"/>
        <w:spacing w:line="240" w:lineRule="auto"/>
      </w:pPr>
    </w:p>
    <w:p w14:paraId="73427911" w14:textId="77777777" w:rsidR="005155A6" w:rsidRDefault="005155A6" w:rsidP="005155A6">
      <w:pPr>
        <w:pStyle w:val="Note"/>
        <w:spacing w:line="240" w:lineRule="auto"/>
      </w:pPr>
    </w:p>
    <w:p w14:paraId="582B796F" w14:textId="77777777" w:rsidR="005155A6" w:rsidRDefault="005155A6" w:rsidP="005155A6">
      <w:pPr>
        <w:pStyle w:val="Note"/>
        <w:spacing w:line="240" w:lineRule="auto"/>
      </w:pPr>
    </w:p>
    <w:p w14:paraId="16DE85B2" w14:textId="77777777" w:rsidR="005155A6" w:rsidRDefault="005155A6" w:rsidP="005155A6">
      <w:pPr>
        <w:pStyle w:val="Note"/>
        <w:spacing w:line="240" w:lineRule="auto"/>
      </w:pPr>
    </w:p>
    <w:p w14:paraId="71BBC67E" w14:textId="77777777" w:rsidR="005155A6" w:rsidRDefault="005155A6" w:rsidP="005155A6">
      <w:pPr>
        <w:pStyle w:val="Note"/>
        <w:spacing w:line="240" w:lineRule="auto"/>
      </w:pPr>
    </w:p>
    <w:p w14:paraId="4BBABEE4" w14:textId="77777777" w:rsidR="005155A6" w:rsidRDefault="005155A6" w:rsidP="005155A6">
      <w:pPr>
        <w:pStyle w:val="Note"/>
        <w:spacing w:after="480" w:line="240" w:lineRule="auto"/>
      </w:pPr>
    </w:p>
    <w:p w14:paraId="62A5E619" w14:textId="77777777" w:rsidR="005155A6" w:rsidRDefault="005155A6" w:rsidP="005155A6">
      <w:pPr>
        <w:pStyle w:val="activity-numbered"/>
        <w:spacing w:before="240"/>
      </w:pPr>
      <w:r>
        <w:t>1</w:t>
      </w:r>
      <w:r>
        <w:tab/>
        <w:t>First, Zoe had to …</w:t>
      </w:r>
    </w:p>
    <w:p w14:paraId="1179287F" w14:textId="24BBEC9C" w:rsidR="005155A6" w:rsidRDefault="005155A6" w:rsidP="005155A6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tidy up.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invite the guests.</w:t>
      </w:r>
    </w:p>
    <w:p w14:paraId="70135AB0" w14:textId="77777777" w:rsidR="005155A6" w:rsidRDefault="005155A6" w:rsidP="005155A6">
      <w:pPr>
        <w:pStyle w:val="activity-numbered"/>
      </w:pPr>
      <w:r>
        <w:t>2</w:t>
      </w:r>
      <w:r>
        <w:tab/>
        <w:t>Zoe’s mum …</w:t>
      </w:r>
    </w:p>
    <w:p w14:paraId="318B07E0" w14:textId="77777777" w:rsidR="005155A6" w:rsidRDefault="005155A6" w:rsidP="005155A6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invited the guests.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 prepared food.</w:t>
      </w:r>
    </w:p>
    <w:p w14:paraId="3DB9F29E" w14:textId="77777777" w:rsidR="005155A6" w:rsidRDefault="005155A6" w:rsidP="005155A6">
      <w:pPr>
        <w:pStyle w:val="activity-numbered"/>
      </w:pPr>
      <w:r>
        <w:t>3</w:t>
      </w:r>
      <w:r>
        <w:tab/>
        <w:t>Her brother, Ryan, helped to …</w:t>
      </w:r>
    </w:p>
    <w:p w14:paraId="219D73DD" w14:textId="77777777" w:rsidR="005155A6" w:rsidRDefault="005155A6" w:rsidP="005155A6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decorate.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clear the table.</w:t>
      </w:r>
    </w:p>
    <w:p w14:paraId="30729E4F" w14:textId="77777777" w:rsidR="005155A6" w:rsidRDefault="005155A6" w:rsidP="005155A6">
      <w:pPr>
        <w:pStyle w:val="activity-numbered"/>
      </w:pPr>
      <w:r>
        <w:t>4</w:t>
      </w:r>
      <w:r>
        <w:tab/>
        <w:t>Zoe’s grandma had to …</w:t>
      </w:r>
    </w:p>
    <w:p w14:paraId="382FF8F1" w14:textId="7F82DEB5" w:rsidR="005155A6" w:rsidRDefault="005155A6" w:rsidP="005155A6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decorate.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set the table.</w:t>
      </w:r>
    </w:p>
    <w:p w14:paraId="236E10E4" w14:textId="4BF0CF25" w:rsidR="005155A6" w:rsidRDefault="005155A6" w:rsidP="005155A6">
      <w:pPr>
        <w:pStyle w:val="activity-numbered"/>
      </w:pPr>
      <w:r>
        <w:t>5</w:t>
      </w:r>
      <w:r>
        <w:tab/>
        <w:t>The guests …</w:t>
      </w:r>
    </w:p>
    <w:p w14:paraId="508ABE6A" w14:textId="77777777" w:rsidR="005155A6" w:rsidRDefault="005155A6" w:rsidP="005155A6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prepared food.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dressed up.</w:t>
      </w:r>
    </w:p>
    <w:p w14:paraId="5E08959A" w14:textId="77777777" w:rsidR="00FD0FA2" w:rsidRPr="002D2043" w:rsidRDefault="00FD0FA2" w:rsidP="005155A6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D226FBA" wp14:editId="794813F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45" style="position:absolute;margin-left:0;margin-top:-.05pt;width:117.35pt;height:21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oI/CpwIAALoFAAAOAAAAZHJzL2Uyb0RvYy54bWysVMFu2zAMvQ/YPwi6r3bcb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7836FDE" w14:textId="3E6B9E6A" w:rsidR="003A3F74" w:rsidRDefault="006B365D" w:rsidP="003A3F74">
      <w:pPr>
        <w:pStyle w:val="instruction"/>
        <w:spacing w:after="120"/>
      </w:pPr>
      <w:r>
        <w:t>6</w:t>
      </w:r>
      <w:r>
        <w:tab/>
        <w:t xml:space="preserve">Look and </w:t>
      </w:r>
      <w:r w:rsidR="00E6702A">
        <w:rPr>
          <w:lang w:val="en-US"/>
        </w:rPr>
        <w:t>circle</w:t>
      </w:r>
      <w:r w:rsidRPr="008D0A97">
        <w:t xml:space="preserve"> the </w:t>
      </w:r>
      <w:r>
        <w:t xml:space="preserve">correct </w:t>
      </w:r>
      <w:r w:rsidRPr="00200A46">
        <w:rPr>
          <w:i/>
        </w:rPr>
        <w:t>past</w:t>
      </w:r>
      <w:r w:rsidRPr="008D0A97">
        <w:t xml:space="preserve"> </w:t>
      </w:r>
      <w:r>
        <w:t>form of the verbs to complete the sentences.</w:t>
      </w:r>
      <w:r w:rsidR="003A3F74" w:rsidRPr="003A3F74">
        <w:t xml:space="preserve"> </w:t>
      </w:r>
    </w:p>
    <w:tbl>
      <w:tblPr>
        <w:tblW w:w="8674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55"/>
        <w:gridCol w:w="4819"/>
      </w:tblGrid>
      <w:tr w:rsidR="003A3F74" w14:paraId="4CFBE700" w14:textId="77777777" w:rsidTr="0012780C">
        <w:trPr>
          <w:cantSplit/>
          <w:trHeight w:val="3482"/>
        </w:trPr>
        <w:tc>
          <w:tcPr>
            <w:tcW w:w="3855" w:type="dxa"/>
            <w:shd w:val="clear" w:color="auto" w:fill="auto"/>
            <w:vAlign w:val="center"/>
          </w:tcPr>
          <w:p w14:paraId="48675979" w14:textId="7082F987" w:rsidR="003A3F74" w:rsidRDefault="0012780C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ABA980" wp14:editId="5D33D708">
                  <wp:extent cx="2432304" cy="2119630"/>
                  <wp:effectExtent l="0" t="0" r="6350" b="127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3" r="2102"/>
                          <a:stretch/>
                        </pic:blipFill>
                        <pic:spPr bwMode="auto">
                          <a:xfrm>
                            <a:off x="0" y="0"/>
                            <a:ext cx="2452531" cy="21372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7D3F4E8E" w14:textId="397A4CE8" w:rsidR="003A3F74" w:rsidRPr="00825B91" w:rsidRDefault="003A3F74" w:rsidP="003A3F74">
            <w:pPr>
              <w:pStyle w:val="activity-numbered--table"/>
              <w:tabs>
                <w:tab w:val="clear" w:pos="284"/>
              </w:tabs>
              <w:ind w:left="397"/>
            </w:pPr>
            <w:r w:rsidRPr="00825B91">
              <w:t>1</w:t>
            </w:r>
            <w:r>
              <w:tab/>
              <w:t xml:space="preserve">I </w:t>
            </w:r>
            <w:r w:rsidRPr="00200A46">
              <w:rPr>
                <w:b/>
              </w:rPr>
              <w:t>danced</w:t>
            </w:r>
            <w:r>
              <w:rPr>
                <w:b/>
              </w:rPr>
              <w:t xml:space="preserve"> </w:t>
            </w:r>
            <w:r w:rsidRPr="009F7252">
              <w:t xml:space="preserve">/ </w:t>
            </w:r>
            <w:r>
              <w:rPr>
                <w:b/>
              </w:rPr>
              <w:t>dancied</w:t>
            </w:r>
            <w:r>
              <w:t xml:space="preserve"> all night.</w:t>
            </w:r>
          </w:p>
          <w:p w14:paraId="00B585F7" w14:textId="2C440550" w:rsidR="003A3F74" w:rsidRPr="00825B91" w:rsidRDefault="003A3F74" w:rsidP="003A3F74">
            <w:pPr>
              <w:pStyle w:val="activity-numbered--table"/>
              <w:tabs>
                <w:tab w:val="clear" w:pos="284"/>
              </w:tabs>
              <w:ind w:left="397"/>
            </w:pPr>
            <w:r>
              <w:t>2</w:t>
            </w:r>
            <w:r>
              <w:tab/>
              <w:t xml:space="preserve">Dad </w:t>
            </w:r>
            <w:r>
              <w:rPr>
                <w:b/>
              </w:rPr>
              <w:t>prepar</w:t>
            </w:r>
            <w:r w:rsidRPr="00200A46">
              <w:rPr>
                <w:b/>
              </w:rPr>
              <w:t>ed</w:t>
            </w:r>
            <w:r>
              <w:rPr>
                <w:b/>
              </w:rPr>
              <w:t xml:space="preserve"> / preparied</w:t>
            </w:r>
            <w:r>
              <w:t xml:space="preserve"> the food.</w:t>
            </w:r>
          </w:p>
          <w:p w14:paraId="4EE10941" w14:textId="56F55BE2" w:rsidR="003A3F74" w:rsidRPr="00825B91" w:rsidRDefault="003A3F74" w:rsidP="003A3F74">
            <w:pPr>
              <w:pStyle w:val="activity-numbered--table"/>
              <w:tabs>
                <w:tab w:val="clear" w:pos="284"/>
              </w:tabs>
              <w:ind w:left="397"/>
            </w:pPr>
            <w:r>
              <w:t>3</w:t>
            </w:r>
            <w:r>
              <w:tab/>
              <w:t xml:space="preserve">Mum </w:t>
            </w:r>
            <w:r>
              <w:rPr>
                <w:b/>
              </w:rPr>
              <w:t>decoratied</w:t>
            </w:r>
            <w:r>
              <w:t xml:space="preserve"> / </w:t>
            </w:r>
            <w:r>
              <w:rPr>
                <w:b/>
              </w:rPr>
              <w:t>decorat</w:t>
            </w:r>
            <w:r w:rsidRPr="00200A46">
              <w:rPr>
                <w:b/>
              </w:rPr>
              <w:t>ed</w:t>
            </w:r>
            <w:r>
              <w:t xml:space="preserve"> the garden.</w:t>
            </w:r>
          </w:p>
          <w:p w14:paraId="1BDFF969" w14:textId="3A82D916" w:rsidR="003A3F74" w:rsidRDefault="003A3F74" w:rsidP="003A3F74">
            <w:pPr>
              <w:pStyle w:val="activity-numbered--table"/>
              <w:tabs>
                <w:tab w:val="clear" w:pos="284"/>
              </w:tabs>
              <w:ind w:left="397"/>
            </w:pPr>
            <w:r>
              <w:t>4</w:t>
            </w:r>
            <w:r>
              <w:tab/>
              <w:t xml:space="preserve">We all </w:t>
            </w:r>
            <w:r>
              <w:rPr>
                <w:b/>
              </w:rPr>
              <w:t>tidi</w:t>
            </w:r>
            <w:r w:rsidRPr="00200A46">
              <w:rPr>
                <w:b/>
              </w:rPr>
              <w:t>ed</w:t>
            </w:r>
            <w:r>
              <w:rPr>
                <w:b/>
              </w:rPr>
              <w:t xml:space="preserve"> up</w:t>
            </w:r>
            <w:r>
              <w:t xml:space="preserve"> / </w:t>
            </w:r>
            <w:r>
              <w:rPr>
                <w:b/>
              </w:rPr>
              <w:t>tidyed up</w:t>
            </w:r>
            <w:r>
              <w:t xml:space="preserve"> after the party.</w:t>
            </w:r>
          </w:p>
          <w:p w14:paraId="1BF2CF00" w14:textId="44E46CCC" w:rsidR="003A3F74" w:rsidRDefault="003A3F74" w:rsidP="003A3F74">
            <w:pPr>
              <w:pStyle w:val="activity-numbered--table"/>
              <w:tabs>
                <w:tab w:val="clear" w:pos="284"/>
              </w:tabs>
              <w:ind w:left="397"/>
            </w:pPr>
            <w:r>
              <w:t>5</w:t>
            </w:r>
            <w:r>
              <w:tab/>
              <w:t xml:space="preserve">I </w:t>
            </w:r>
            <w:r w:rsidRPr="009F7252">
              <w:rPr>
                <w:b/>
              </w:rPr>
              <w:t>cleared</w:t>
            </w:r>
            <w:r>
              <w:t xml:space="preserve"> / </w:t>
            </w:r>
            <w:r>
              <w:rPr>
                <w:b/>
              </w:rPr>
              <w:t>clearied</w:t>
            </w:r>
            <w:r>
              <w:t xml:space="preserve"> the table.</w:t>
            </w:r>
          </w:p>
        </w:tc>
      </w:tr>
    </w:tbl>
    <w:p w14:paraId="598E474B" w14:textId="1AE3E9CD" w:rsidR="00744FC9" w:rsidRPr="003A3F74" w:rsidRDefault="00FD0FA2" w:rsidP="003A3F74">
      <w:pPr>
        <w:pStyle w:val="marks"/>
        <w:rPr>
          <w:rFonts w:ascii="Calibri" w:hAnsi="Calibri"/>
          <w:b w:val="0"/>
        </w:rPr>
      </w:pPr>
      <w:r w:rsidRPr="002D2043">
        <w:rPr>
          <w:rStyle w:val="marks-frame"/>
        </w:rPr>
        <w:t>     / 5 </w:t>
      </w:r>
      <w:r w:rsidR="00744FC9">
        <w:br w:type="page"/>
      </w:r>
    </w:p>
    <w:p w14:paraId="4C5BBDDA" w14:textId="77777777" w:rsidR="00170375" w:rsidRPr="002D2043" w:rsidRDefault="00170375" w:rsidP="00400C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68F209F" wp14:editId="28CD2D2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46" style="position:absolute;margin-left:0;margin-top:-.05pt;width:117.35pt;height:21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779A201C" w:rsidR="00FD0FA2" w:rsidRDefault="00FD0FA2" w:rsidP="00400C75">
      <w:pPr>
        <w:pStyle w:val="instruction"/>
        <w:spacing w:before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624992BF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3C4671">
        <w:rPr>
          <w:color w:val="767171" w:themeColor="background2" w:themeShade="80"/>
        </w:rPr>
        <w:t>7</w:t>
      </w:r>
      <w:r>
        <w:t xml:space="preserve"> </w:t>
      </w:r>
      <w:r w:rsidR="003C4671">
        <w:t xml:space="preserve">Listen and choose </w:t>
      </w:r>
      <w:r w:rsidR="00E6702A" w:rsidRPr="00E6702A">
        <w:rPr>
          <w:lang w:val="en-US"/>
        </w:rPr>
        <w:t>A or B.</w:t>
      </w:r>
    </w:p>
    <w:p w14:paraId="2DA4953F" w14:textId="1DC56303" w:rsidR="00B85B7F" w:rsidRDefault="00BD2666" w:rsidP="00B85B7F">
      <w:pPr>
        <w:pStyle w:val="activity-numbered"/>
      </w:pPr>
      <w:r>
        <w:t>1</w:t>
      </w:r>
      <w:r w:rsidR="00B85B7F">
        <w:tab/>
        <w:t>What did Lucy do to prepare for her party?</w:t>
      </w:r>
    </w:p>
    <w:p w14:paraId="1DFE6F2D" w14:textId="211A9EFE" w:rsidR="00B85B7F" w:rsidRPr="00AF5438" w:rsidRDefault="00B85B7F" w:rsidP="00BD2666">
      <w:pPr>
        <w:pStyle w:val="activity-numbered--mpc"/>
        <w:tabs>
          <w:tab w:val="clear" w:pos="3686"/>
          <w:tab w:val="clear" w:pos="3969"/>
          <w:tab w:val="left" w:pos="4536"/>
          <w:tab w:val="left" w:pos="4820"/>
        </w:tabs>
        <w:spacing w:after="60"/>
      </w:pPr>
      <w:r>
        <w:t>A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="00E6702A" w:rsidRPr="00E6702A">
        <w:rPr>
          <w:lang w:val="en-US"/>
        </w:rPr>
        <w:t>She</w:t>
      </w:r>
      <w:r w:rsidR="00E6702A">
        <w:rPr>
          <w:lang w:val="en-US"/>
        </w:rPr>
        <w:t xml:space="preserve"> </w:t>
      </w:r>
      <w:r w:rsidR="00BD2666">
        <w:t>watered the plants</w:t>
      </w:r>
      <w:r>
        <w:tab/>
        <w:t>B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="00E6702A" w:rsidRPr="00E6702A">
        <w:rPr>
          <w:lang w:val="en-US"/>
        </w:rPr>
        <w:t xml:space="preserve">She </w:t>
      </w:r>
      <w:r>
        <w:t>decorated the room</w:t>
      </w:r>
    </w:p>
    <w:p w14:paraId="698B8DD0" w14:textId="5B6820C9" w:rsidR="00B85B7F" w:rsidRDefault="00BD2666" w:rsidP="00BD2666">
      <w:pPr>
        <w:pStyle w:val="activity-numbered"/>
        <w:tabs>
          <w:tab w:val="clear" w:pos="3686"/>
          <w:tab w:val="left" w:pos="4536"/>
        </w:tabs>
      </w:pPr>
      <w:r>
        <w:t>2</w:t>
      </w:r>
      <w:r w:rsidR="00B85B7F">
        <w:tab/>
        <w:t>What did everyone do?</w:t>
      </w:r>
    </w:p>
    <w:p w14:paraId="29CC5196" w14:textId="2BACD916" w:rsidR="00B85B7F" w:rsidRPr="00A2164D" w:rsidRDefault="00B85B7F" w:rsidP="00BD2666">
      <w:pPr>
        <w:pStyle w:val="activity-numbered--mpc"/>
        <w:tabs>
          <w:tab w:val="clear" w:pos="3686"/>
          <w:tab w:val="clear" w:pos="3969"/>
          <w:tab w:val="left" w:pos="4536"/>
          <w:tab w:val="left" w:pos="4820"/>
        </w:tabs>
        <w:spacing w:after="60"/>
      </w:pPr>
      <w:r>
        <w:t>A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="00BD2666">
        <w:t>tidy up</w:t>
      </w:r>
      <w:r>
        <w:tab/>
        <w:t>B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="00BD2666">
        <w:t>dress up</w:t>
      </w:r>
    </w:p>
    <w:p w14:paraId="1E62A5FC" w14:textId="5E73E7AC" w:rsidR="00B85B7F" w:rsidRDefault="00BD2666" w:rsidP="00BD2666">
      <w:pPr>
        <w:pStyle w:val="activity-numbered"/>
        <w:tabs>
          <w:tab w:val="clear" w:pos="3686"/>
          <w:tab w:val="left" w:pos="4536"/>
        </w:tabs>
      </w:pPr>
      <w:r>
        <w:t>3</w:t>
      </w:r>
      <w:r w:rsidR="00B85B7F">
        <w:tab/>
        <w:t>What did Lucy’s mum and brother Seb do?</w:t>
      </w:r>
    </w:p>
    <w:p w14:paraId="49867AC1" w14:textId="2DF816AB" w:rsidR="00B85B7F" w:rsidRPr="00AF5438" w:rsidRDefault="00B85B7F" w:rsidP="00BD2666">
      <w:pPr>
        <w:pStyle w:val="activity-numbered--mpc"/>
        <w:tabs>
          <w:tab w:val="clear" w:pos="3686"/>
          <w:tab w:val="clear" w:pos="3969"/>
          <w:tab w:val="left" w:pos="4536"/>
          <w:tab w:val="left" w:pos="4820"/>
        </w:tabs>
        <w:spacing w:after="60"/>
      </w:pPr>
      <w:r>
        <w:t>A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="00BD2666">
        <w:t xml:space="preserve">They </w:t>
      </w:r>
      <w:r>
        <w:t>hoovered the floor</w:t>
      </w:r>
      <w:r>
        <w:tab/>
        <w:t>B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="00BD2666">
        <w:t xml:space="preserve">They </w:t>
      </w:r>
      <w:r>
        <w:t>cleared the table</w:t>
      </w:r>
    </w:p>
    <w:p w14:paraId="47201F85" w14:textId="47A35E5E" w:rsidR="00B85B7F" w:rsidRDefault="00BD2666" w:rsidP="00BD2666">
      <w:pPr>
        <w:pStyle w:val="activity-numbered"/>
        <w:tabs>
          <w:tab w:val="clear" w:pos="3686"/>
          <w:tab w:val="left" w:pos="4536"/>
        </w:tabs>
      </w:pPr>
      <w:r>
        <w:t>4</w:t>
      </w:r>
      <w:r w:rsidR="00B85B7F">
        <w:tab/>
        <w:t>What did Lucy’s grandad do?</w:t>
      </w:r>
    </w:p>
    <w:p w14:paraId="36661040" w14:textId="7C6DC1B3" w:rsidR="00B85B7F" w:rsidRPr="00A2164D" w:rsidRDefault="00B85B7F" w:rsidP="00BD2666">
      <w:pPr>
        <w:pStyle w:val="activity-numbered--mpc"/>
        <w:tabs>
          <w:tab w:val="clear" w:pos="3686"/>
          <w:tab w:val="clear" w:pos="3969"/>
          <w:tab w:val="left" w:pos="4536"/>
          <w:tab w:val="left" w:pos="4820"/>
        </w:tabs>
      </w:pPr>
      <w:r>
        <w:t>A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="00BD2666">
        <w:t>He washed the dishes</w:t>
      </w:r>
      <w:r>
        <w:tab/>
        <w:t>B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="00BD2666">
        <w:t>He hoovered the floor</w:t>
      </w:r>
    </w:p>
    <w:p w14:paraId="048A466A" w14:textId="1BABD78A" w:rsidR="00B85B7F" w:rsidRPr="00683C0B" w:rsidRDefault="00B85B7F" w:rsidP="00B85B7F">
      <w:pPr>
        <w:pStyle w:val="marks"/>
        <w:rPr>
          <w:rStyle w:val="marks-frame"/>
        </w:rPr>
      </w:pPr>
      <w:r>
        <w:rPr>
          <w:rStyle w:val="marks-frame"/>
        </w:rPr>
        <w:t>     / 4 </w:t>
      </w:r>
    </w:p>
    <w:p w14:paraId="5BE7EDE1" w14:textId="77777777" w:rsidR="00170375" w:rsidRPr="002D2043" w:rsidRDefault="00170375" w:rsidP="00400C75">
      <w:pPr>
        <w:pStyle w:val="head-b"/>
        <w:spacing w:before="0"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9DA76E" wp14:editId="3EFD3C0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47" style="position:absolute;margin-left:0;margin-top:-.05pt;width:117.35pt;height:21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22D48C84" w:rsidR="00FD0FA2" w:rsidRDefault="00FD0FA2" w:rsidP="00FD0FA2">
      <w:pPr>
        <w:pStyle w:val="instruction"/>
      </w:pPr>
      <w:r>
        <w:t>8</w:t>
      </w:r>
      <w:r>
        <w:tab/>
      </w:r>
      <w:r w:rsidR="00400C75" w:rsidRPr="00B47910">
        <w:t>Look</w:t>
      </w:r>
      <w:r w:rsidR="00400C75">
        <w:t xml:space="preserve"> at the picture and answer </w:t>
      </w:r>
      <w:r w:rsidR="00E6702A">
        <w:t>the</w:t>
      </w:r>
      <w:r w:rsidR="00400C75">
        <w:t xml:space="preserve"> questions.</w:t>
      </w:r>
    </w:p>
    <w:p w14:paraId="57641D72" w14:textId="588B3B5E" w:rsidR="00400C75" w:rsidRDefault="00400C75" w:rsidP="00400C75">
      <w:pPr>
        <w:pStyle w:val="activity-numbered"/>
        <w:spacing w:line="240" w:lineRule="auto"/>
        <w:jc w:val="center"/>
      </w:pPr>
      <w:r>
        <w:rPr>
          <w:noProof/>
        </w:rPr>
        <w:drawing>
          <wp:inline distT="0" distB="0" distL="0" distR="0" wp14:anchorId="70716E32" wp14:editId="66A9B4F7">
            <wp:extent cx="3300984" cy="3583121"/>
            <wp:effectExtent l="0" t="0" r="1270" b="0"/>
            <wp:docPr id="102631431" name="Picture 102631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31" name="WC3SU7zf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2238" cy="3627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59C6C" w14:textId="0699C312" w:rsidR="00FD0FA2" w:rsidRDefault="00FD0FA2" w:rsidP="00FE0950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E99105A" wp14:editId="16369698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4CC09E43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400C75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48" type="#_x0000_t202" style="position:absolute;left:0;text-align:left;margin-left:400.8pt;margin-top:63.7pt;width:36.1pt;height:27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o4QOmDICAABY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4CC09E43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400C75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473BF9D1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41"/>
      <w:footerReference w:type="default" r:id="rId42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216F2F" w14:textId="77777777" w:rsidR="00C81AB1" w:rsidRDefault="00C81AB1" w:rsidP="00B7780C">
      <w:r>
        <w:separator/>
      </w:r>
    </w:p>
  </w:endnote>
  <w:endnote w:type="continuationSeparator" w:id="0">
    <w:p w14:paraId="7A5BACE1" w14:textId="77777777" w:rsidR="00C81AB1" w:rsidRDefault="00C81AB1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badi"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Abadi Extra Light"/>
    <w:panose1 w:val="020B0204020104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73B399E5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7C6843">
      <w:rPr>
        <w:rStyle w:val="PageNumber"/>
      </w:rPr>
      <w:t>Beehive 3</w:t>
    </w:r>
    <w:r w:rsidR="007C6843" w:rsidRPr="00DA2675">
      <w:rPr>
        <w:rStyle w:val="PageNumber"/>
      </w:rPr>
      <w:t xml:space="preserve"> • </w:t>
    </w:r>
    <w:r w:rsidR="007C6843">
      <w:rPr>
        <w:rStyle w:val="PageNumber"/>
      </w:rPr>
      <w:t xml:space="preserve">Unit </w:t>
    </w:r>
    <w:r w:rsidR="007C6843">
      <w:rPr>
        <w:rStyle w:val="PageNumber"/>
      </w:rPr>
      <w:t>7</w:t>
    </w:r>
    <w:r w:rsidR="007C6843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B5284F" w14:textId="77777777" w:rsidR="00C81AB1" w:rsidRDefault="00C81AB1" w:rsidP="00B7780C">
      <w:r>
        <w:separator/>
      </w:r>
    </w:p>
  </w:footnote>
  <w:footnote w:type="continuationSeparator" w:id="0">
    <w:p w14:paraId="6E29CF6A" w14:textId="77777777" w:rsidR="00C81AB1" w:rsidRDefault="00C81AB1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701147CB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78" type="#_x0000_t75" style="width:20.15pt;height:21.6pt;visibility:visible;mso-wrap-style:square" o:bullet="t">
        <v:imagedata r:id="rId1" o:title=""/>
        <o:lock v:ext="edit" aspectratio="f"/>
      </v:shape>
    </w:pict>
  </w:numPicBullet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44C3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C76DC"/>
    <w:rsid w:val="000D17BD"/>
    <w:rsid w:val="000D2FAD"/>
    <w:rsid w:val="000D5F16"/>
    <w:rsid w:val="000D61D6"/>
    <w:rsid w:val="000D6EAC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2780C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5A5B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5B42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031B"/>
    <w:rsid w:val="00355843"/>
    <w:rsid w:val="00355D2E"/>
    <w:rsid w:val="00355FFD"/>
    <w:rsid w:val="0036151A"/>
    <w:rsid w:val="00361D61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3F74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671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0C75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0397"/>
    <w:rsid w:val="004720D4"/>
    <w:rsid w:val="00472666"/>
    <w:rsid w:val="004727DA"/>
    <w:rsid w:val="00473043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57F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2FA6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118"/>
    <w:rsid w:val="00507BA4"/>
    <w:rsid w:val="00510689"/>
    <w:rsid w:val="005131F7"/>
    <w:rsid w:val="00513708"/>
    <w:rsid w:val="005142C9"/>
    <w:rsid w:val="005155A6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A9A"/>
    <w:rsid w:val="00553B54"/>
    <w:rsid w:val="00554D03"/>
    <w:rsid w:val="0055510C"/>
    <w:rsid w:val="0055793B"/>
    <w:rsid w:val="00562029"/>
    <w:rsid w:val="005625AC"/>
    <w:rsid w:val="005626C1"/>
    <w:rsid w:val="005631D3"/>
    <w:rsid w:val="0056397B"/>
    <w:rsid w:val="00563B37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A79B4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41B9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2F64"/>
    <w:rsid w:val="006A3FCA"/>
    <w:rsid w:val="006A5AF6"/>
    <w:rsid w:val="006A6B18"/>
    <w:rsid w:val="006A7731"/>
    <w:rsid w:val="006B20A6"/>
    <w:rsid w:val="006B35D6"/>
    <w:rsid w:val="006B365D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17BD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2A8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972A6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C6843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4B8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12A1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1AA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11B"/>
    <w:rsid w:val="009B36CC"/>
    <w:rsid w:val="009B375D"/>
    <w:rsid w:val="009B3B87"/>
    <w:rsid w:val="009B44C9"/>
    <w:rsid w:val="009B5A7E"/>
    <w:rsid w:val="009C14AE"/>
    <w:rsid w:val="009C4084"/>
    <w:rsid w:val="009C4510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9EB"/>
    <w:rsid w:val="00A10CA0"/>
    <w:rsid w:val="00A110CA"/>
    <w:rsid w:val="00A11EBD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151A3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16B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5B7F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9E7"/>
    <w:rsid w:val="00BB0F26"/>
    <w:rsid w:val="00BB5911"/>
    <w:rsid w:val="00BB5DBE"/>
    <w:rsid w:val="00BB6D3D"/>
    <w:rsid w:val="00BC053C"/>
    <w:rsid w:val="00BC0CBE"/>
    <w:rsid w:val="00BC2B28"/>
    <w:rsid w:val="00BD0B7D"/>
    <w:rsid w:val="00BD2666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AB1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64ED8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6D5D"/>
    <w:rsid w:val="00DD7C33"/>
    <w:rsid w:val="00DE1CC4"/>
    <w:rsid w:val="00DE5600"/>
    <w:rsid w:val="00DE64C7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6702A"/>
    <w:rsid w:val="00E70314"/>
    <w:rsid w:val="00E7171F"/>
    <w:rsid w:val="00E7188E"/>
    <w:rsid w:val="00E730E6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0670"/>
    <w:rsid w:val="00EC148D"/>
    <w:rsid w:val="00EC4587"/>
    <w:rsid w:val="00EC45A5"/>
    <w:rsid w:val="00EC6088"/>
    <w:rsid w:val="00ED029F"/>
    <w:rsid w:val="00ED0D20"/>
    <w:rsid w:val="00ED0E73"/>
    <w:rsid w:val="00ED3024"/>
    <w:rsid w:val="00ED31AD"/>
    <w:rsid w:val="00ED409F"/>
    <w:rsid w:val="00ED497C"/>
    <w:rsid w:val="00ED6438"/>
    <w:rsid w:val="00EE0D3E"/>
    <w:rsid w:val="00EE13E9"/>
    <w:rsid w:val="00EE208E"/>
    <w:rsid w:val="00EE28D1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3494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0950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EE28D1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customStyle="1" w:styleId="instruction">
    <w:name w:val="instruction"/>
    <w:uiPriority w:val="1"/>
    <w:qFormat/>
    <w:rsid w:val="00EE28D1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26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EE28D1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9C451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EE28D1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50.jpeg"/><Relationship Id="rId39" Type="http://schemas.openxmlformats.org/officeDocument/2006/relationships/image" Target="media/image260.emf"/><Relationship Id="rId21" Type="http://schemas.openxmlformats.org/officeDocument/2006/relationships/image" Target="media/image12.jpeg"/><Relationship Id="rId34" Type="http://schemas.openxmlformats.org/officeDocument/2006/relationships/image" Target="media/image220.jpg"/><Relationship Id="rId42" Type="http://schemas.openxmlformats.org/officeDocument/2006/relationships/footer" Target="foot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18.jp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1.jpg"/><Relationship Id="rId37" Type="http://schemas.openxmlformats.org/officeDocument/2006/relationships/image" Target="media/image25.jpg"/><Relationship Id="rId40" Type="http://schemas.openxmlformats.org/officeDocument/2006/relationships/image" Target="media/image27.jpeg"/><Relationship Id="rId5" Type="http://schemas.openxmlformats.org/officeDocument/2006/relationships/numbering" Target="numbering.xml"/><Relationship Id="rId15" Type="http://schemas.openxmlformats.org/officeDocument/2006/relationships/image" Target="media/image6.jpeg"/><Relationship Id="rId23" Type="http://schemas.openxmlformats.org/officeDocument/2006/relationships/image" Target="media/image14.jpg"/><Relationship Id="rId28" Type="http://schemas.openxmlformats.org/officeDocument/2006/relationships/image" Target="media/image17.jpg"/><Relationship Id="rId36" Type="http://schemas.openxmlformats.org/officeDocument/2006/relationships/image" Target="media/image24.jpeg"/><Relationship Id="rId10" Type="http://schemas.openxmlformats.org/officeDocument/2006/relationships/endnotes" Target="endnotes.xml"/><Relationship Id="rId19" Type="http://schemas.openxmlformats.org/officeDocument/2006/relationships/image" Target="media/image10.jpeg"/><Relationship Id="rId31" Type="http://schemas.openxmlformats.org/officeDocument/2006/relationships/image" Target="media/image20.jpeg"/><Relationship Id="rId44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60.emf"/><Relationship Id="rId30" Type="http://schemas.openxmlformats.org/officeDocument/2006/relationships/image" Target="media/image19.jpg"/><Relationship Id="rId35" Type="http://schemas.openxmlformats.org/officeDocument/2006/relationships/image" Target="media/image23.jpeg"/><Relationship Id="rId43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emf"/><Relationship Id="rId33" Type="http://schemas.openxmlformats.org/officeDocument/2006/relationships/image" Target="media/image22.jpg"/><Relationship Id="rId38" Type="http://schemas.openxmlformats.org/officeDocument/2006/relationships/image" Target="media/image2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75F7C35-C914-A848-B152-41866B93A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57</TotalTime>
  <Pages>4</Pages>
  <Words>332</Words>
  <Characters>1893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34</cp:revision>
  <cp:lastPrinted>2022-05-10T10:42:00Z</cp:lastPrinted>
  <dcterms:created xsi:type="dcterms:W3CDTF">2022-06-10T09:30:00Z</dcterms:created>
  <dcterms:modified xsi:type="dcterms:W3CDTF">2022-08-18T09:48:00Z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